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3BB60" w14:textId="77777777" w:rsidR="00CB0372" w:rsidRDefault="00CB0372" w:rsidP="00CB037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R5-215163</w:t>
        </w:r>
      </w:fldSimple>
    </w:p>
    <w:p w14:paraId="6358293D" w14:textId="77777777" w:rsidR="00CB0372" w:rsidRDefault="00CB0372" w:rsidP="00CB037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0372" w14:paraId="67CA542A" w14:textId="77777777" w:rsidTr="009308F5">
        <w:tc>
          <w:tcPr>
            <w:tcW w:w="9641" w:type="dxa"/>
            <w:gridSpan w:val="9"/>
            <w:tcBorders>
              <w:top w:val="single" w:sz="4" w:space="0" w:color="auto"/>
              <w:left w:val="single" w:sz="4" w:space="0" w:color="auto"/>
              <w:right w:val="single" w:sz="4" w:space="0" w:color="auto"/>
            </w:tcBorders>
          </w:tcPr>
          <w:p w14:paraId="4833016B" w14:textId="77777777" w:rsidR="00CB0372" w:rsidRDefault="00CB0372" w:rsidP="009308F5">
            <w:pPr>
              <w:pStyle w:val="CRCoverPage"/>
              <w:spacing w:after="0"/>
              <w:jc w:val="right"/>
              <w:rPr>
                <w:i/>
                <w:noProof/>
              </w:rPr>
            </w:pPr>
            <w:r>
              <w:rPr>
                <w:i/>
                <w:noProof/>
                <w:sz w:val="14"/>
              </w:rPr>
              <w:t>CR-Form-v12.1</w:t>
            </w:r>
          </w:p>
        </w:tc>
      </w:tr>
      <w:tr w:rsidR="00CB0372" w14:paraId="548ADCEC" w14:textId="77777777" w:rsidTr="009308F5">
        <w:tc>
          <w:tcPr>
            <w:tcW w:w="9641" w:type="dxa"/>
            <w:gridSpan w:val="9"/>
            <w:tcBorders>
              <w:left w:val="single" w:sz="4" w:space="0" w:color="auto"/>
              <w:right w:val="single" w:sz="4" w:space="0" w:color="auto"/>
            </w:tcBorders>
          </w:tcPr>
          <w:p w14:paraId="580BB77B" w14:textId="77777777" w:rsidR="00CB0372" w:rsidRDefault="00CB0372" w:rsidP="009308F5">
            <w:pPr>
              <w:pStyle w:val="CRCoverPage"/>
              <w:spacing w:after="0"/>
              <w:jc w:val="center"/>
              <w:rPr>
                <w:noProof/>
              </w:rPr>
            </w:pPr>
            <w:r>
              <w:rPr>
                <w:b/>
                <w:noProof/>
                <w:sz w:val="32"/>
              </w:rPr>
              <w:t>CHANGE REQUEST</w:t>
            </w:r>
          </w:p>
        </w:tc>
      </w:tr>
      <w:tr w:rsidR="00CB0372" w14:paraId="2F5A3805" w14:textId="77777777" w:rsidTr="009308F5">
        <w:tc>
          <w:tcPr>
            <w:tcW w:w="9641" w:type="dxa"/>
            <w:gridSpan w:val="9"/>
            <w:tcBorders>
              <w:left w:val="single" w:sz="4" w:space="0" w:color="auto"/>
              <w:right w:val="single" w:sz="4" w:space="0" w:color="auto"/>
            </w:tcBorders>
          </w:tcPr>
          <w:p w14:paraId="6E4A3182" w14:textId="77777777" w:rsidR="00CB0372" w:rsidRDefault="00CB0372" w:rsidP="009308F5">
            <w:pPr>
              <w:pStyle w:val="CRCoverPage"/>
              <w:spacing w:after="0"/>
              <w:rPr>
                <w:noProof/>
                <w:sz w:val="8"/>
                <w:szCs w:val="8"/>
              </w:rPr>
            </w:pPr>
          </w:p>
        </w:tc>
      </w:tr>
      <w:tr w:rsidR="00CB0372" w14:paraId="15CE459D" w14:textId="77777777" w:rsidTr="009308F5">
        <w:tc>
          <w:tcPr>
            <w:tcW w:w="142" w:type="dxa"/>
            <w:tcBorders>
              <w:left w:val="single" w:sz="4" w:space="0" w:color="auto"/>
            </w:tcBorders>
          </w:tcPr>
          <w:p w14:paraId="3323F1F5" w14:textId="77777777" w:rsidR="00CB0372" w:rsidRDefault="00CB0372" w:rsidP="009308F5">
            <w:pPr>
              <w:pStyle w:val="CRCoverPage"/>
              <w:spacing w:after="0"/>
              <w:jc w:val="right"/>
              <w:rPr>
                <w:noProof/>
              </w:rPr>
            </w:pPr>
          </w:p>
        </w:tc>
        <w:tc>
          <w:tcPr>
            <w:tcW w:w="1559" w:type="dxa"/>
            <w:shd w:val="pct30" w:color="FFFF00" w:fill="auto"/>
          </w:tcPr>
          <w:p w14:paraId="05060B31" w14:textId="77777777" w:rsidR="00CB0372" w:rsidRPr="00410371" w:rsidRDefault="00CB0372" w:rsidP="009308F5">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53E7F958" w14:textId="77777777" w:rsidR="00CB0372" w:rsidRDefault="00CB0372" w:rsidP="009308F5">
            <w:pPr>
              <w:pStyle w:val="CRCoverPage"/>
              <w:spacing w:after="0"/>
              <w:jc w:val="center"/>
              <w:rPr>
                <w:noProof/>
              </w:rPr>
            </w:pPr>
            <w:r>
              <w:rPr>
                <w:b/>
                <w:noProof/>
                <w:sz w:val="28"/>
              </w:rPr>
              <w:t>CR</w:t>
            </w:r>
          </w:p>
        </w:tc>
        <w:tc>
          <w:tcPr>
            <w:tcW w:w="1276" w:type="dxa"/>
            <w:shd w:val="pct30" w:color="FFFF00" w:fill="auto"/>
          </w:tcPr>
          <w:p w14:paraId="055574B2" w14:textId="77777777" w:rsidR="00CB0372" w:rsidRPr="00410371" w:rsidRDefault="00CB0372" w:rsidP="009308F5">
            <w:pPr>
              <w:pStyle w:val="CRCoverPage"/>
              <w:spacing w:after="0"/>
              <w:rPr>
                <w:noProof/>
              </w:rPr>
            </w:pPr>
            <w:fldSimple w:instr=" DOCPROPERTY  Cr#  \* MERGEFORMAT ">
              <w:r w:rsidRPr="00410371">
                <w:rPr>
                  <w:b/>
                  <w:noProof/>
                  <w:sz w:val="28"/>
                </w:rPr>
                <w:t>1320</w:t>
              </w:r>
            </w:fldSimple>
          </w:p>
        </w:tc>
        <w:tc>
          <w:tcPr>
            <w:tcW w:w="709" w:type="dxa"/>
          </w:tcPr>
          <w:p w14:paraId="3A6A8E55" w14:textId="77777777" w:rsidR="00CB0372" w:rsidRDefault="00CB0372" w:rsidP="009308F5">
            <w:pPr>
              <w:pStyle w:val="CRCoverPage"/>
              <w:tabs>
                <w:tab w:val="right" w:pos="625"/>
              </w:tabs>
              <w:spacing w:after="0"/>
              <w:jc w:val="center"/>
              <w:rPr>
                <w:noProof/>
              </w:rPr>
            </w:pPr>
            <w:r>
              <w:rPr>
                <w:b/>
                <w:bCs/>
                <w:noProof/>
                <w:sz w:val="28"/>
              </w:rPr>
              <w:t>rev</w:t>
            </w:r>
          </w:p>
        </w:tc>
        <w:tc>
          <w:tcPr>
            <w:tcW w:w="992" w:type="dxa"/>
            <w:shd w:val="pct30" w:color="FFFF00" w:fill="auto"/>
          </w:tcPr>
          <w:p w14:paraId="24E3192A" w14:textId="77777777" w:rsidR="00CB0372" w:rsidRPr="00410371" w:rsidRDefault="00CB0372" w:rsidP="009308F5">
            <w:pPr>
              <w:pStyle w:val="CRCoverPage"/>
              <w:spacing w:after="0"/>
              <w:jc w:val="center"/>
              <w:rPr>
                <w:b/>
                <w:noProof/>
              </w:rPr>
            </w:pPr>
            <w:fldSimple w:instr=" DOCPROPERTY  Revision  \* MERGEFORMAT ">
              <w:r w:rsidRPr="00410371">
                <w:rPr>
                  <w:b/>
                  <w:noProof/>
                  <w:sz w:val="28"/>
                </w:rPr>
                <w:t>-</w:t>
              </w:r>
            </w:fldSimple>
          </w:p>
        </w:tc>
        <w:tc>
          <w:tcPr>
            <w:tcW w:w="2410" w:type="dxa"/>
          </w:tcPr>
          <w:p w14:paraId="37492245" w14:textId="77777777" w:rsidR="00CB0372" w:rsidRDefault="00CB0372" w:rsidP="00930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48BE2" w14:textId="77777777" w:rsidR="00CB0372" w:rsidRPr="00410371" w:rsidRDefault="00CB0372" w:rsidP="009308F5">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28671646" w14:textId="77777777" w:rsidR="00CB0372" w:rsidRDefault="00CB0372" w:rsidP="009308F5">
            <w:pPr>
              <w:pStyle w:val="CRCoverPage"/>
              <w:spacing w:after="0"/>
              <w:rPr>
                <w:noProof/>
              </w:rPr>
            </w:pPr>
          </w:p>
        </w:tc>
      </w:tr>
      <w:tr w:rsidR="00CB0372" w14:paraId="39C7FDE7" w14:textId="77777777" w:rsidTr="009308F5">
        <w:tc>
          <w:tcPr>
            <w:tcW w:w="9641" w:type="dxa"/>
            <w:gridSpan w:val="9"/>
            <w:tcBorders>
              <w:left w:val="single" w:sz="4" w:space="0" w:color="auto"/>
              <w:right w:val="single" w:sz="4" w:space="0" w:color="auto"/>
            </w:tcBorders>
          </w:tcPr>
          <w:p w14:paraId="255144C5" w14:textId="77777777" w:rsidR="00CB0372" w:rsidRDefault="00CB0372" w:rsidP="009308F5">
            <w:pPr>
              <w:pStyle w:val="CRCoverPage"/>
              <w:spacing w:after="0"/>
              <w:rPr>
                <w:noProof/>
              </w:rPr>
            </w:pPr>
          </w:p>
        </w:tc>
      </w:tr>
      <w:tr w:rsidR="00CB0372" w14:paraId="4BE6DAE9" w14:textId="77777777" w:rsidTr="009308F5">
        <w:tc>
          <w:tcPr>
            <w:tcW w:w="9641" w:type="dxa"/>
            <w:gridSpan w:val="9"/>
            <w:tcBorders>
              <w:top w:val="single" w:sz="4" w:space="0" w:color="auto"/>
            </w:tcBorders>
          </w:tcPr>
          <w:p w14:paraId="48645392" w14:textId="77777777" w:rsidR="00CB0372" w:rsidRPr="00F25D98" w:rsidRDefault="00CB0372" w:rsidP="009308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0372" w14:paraId="3F298BB4" w14:textId="77777777" w:rsidTr="009308F5">
        <w:tc>
          <w:tcPr>
            <w:tcW w:w="9641" w:type="dxa"/>
            <w:gridSpan w:val="9"/>
          </w:tcPr>
          <w:p w14:paraId="7268F26F" w14:textId="77777777" w:rsidR="00CB0372" w:rsidRDefault="00CB0372" w:rsidP="009308F5">
            <w:pPr>
              <w:pStyle w:val="CRCoverPage"/>
              <w:spacing w:after="0"/>
              <w:rPr>
                <w:noProof/>
                <w:sz w:val="8"/>
                <w:szCs w:val="8"/>
              </w:rPr>
            </w:pPr>
          </w:p>
        </w:tc>
      </w:tr>
    </w:tbl>
    <w:p w14:paraId="37E14A23" w14:textId="77777777" w:rsidR="00CB0372" w:rsidRDefault="00CB0372" w:rsidP="00CB03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0372" w14:paraId="1F7A7960" w14:textId="77777777" w:rsidTr="009308F5">
        <w:tc>
          <w:tcPr>
            <w:tcW w:w="2835" w:type="dxa"/>
          </w:tcPr>
          <w:p w14:paraId="58E60112" w14:textId="77777777" w:rsidR="00CB0372" w:rsidRDefault="00CB0372" w:rsidP="009308F5">
            <w:pPr>
              <w:pStyle w:val="CRCoverPage"/>
              <w:tabs>
                <w:tab w:val="right" w:pos="2751"/>
              </w:tabs>
              <w:spacing w:after="0"/>
              <w:rPr>
                <w:b/>
                <w:i/>
                <w:noProof/>
              </w:rPr>
            </w:pPr>
            <w:r>
              <w:rPr>
                <w:b/>
                <w:i/>
                <w:noProof/>
              </w:rPr>
              <w:t>Proposed change affects:</w:t>
            </w:r>
          </w:p>
        </w:tc>
        <w:tc>
          <w:tcPr>
            <w:tcW w:w="1418" w:type="dxa"/>
          </w:tcPr>
          <w:p w14:paraId="0AC40003" w14:textId="77777777" w:rsidR="00CB0372" w:rsidRDefault="00CB0372" w:rsidP="00930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118DB" w14:textId="77777777" w:rsidR="00CB0372" w:rsidRDefault="00CB0372" w:rsidP="009308F5">
            <w:pPr>
              <w:pStyle w:val="CRCoverPage"/>
              <w:spacing w:after="0"/>
              <w:jc w:val="center"/>
              <w:rPr>
                <w:b/>
                <w:caps/>
                <w:noProof/>
              </w:rPr>
            </w:pPr>
          </w:p>
        </w:tc>
        <w:tc>
          <w:tcPr>
            <w:tcW w:w="709" w:type="dxa"/>
            <w:tcBorders>
              <w:left w:val="single" w:sz="4" w:space="0" w:color="auto"/>
            </w:tcBorders>
          </w:tcPr>
          <w:p w14:paraId="08635205" w14:textId="77777777" w:rsidR="00CB0372" w:rsidRDefault="00CB0372" w:rsidP="00930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E2FBA" w14:textId="77777777" w:rsidR="00CB0372" w:rsidRDefault="00CB0372" w:rsidP="009308F5">
            <w:pPr>
              <w:pStyle w:val="CRCoverPage"/>
              <w:spacing w:after="0"/>
              <w:jc w:val="center"/>
              <w:rPr>
                <w:b/>
                <w:caps/>
                <w:noProof/>
              </w:rPr>
            </w:pPr>
          </w:p>
        </w:tc>
        <w:tc>
          <w:tcPr>
            <w:tcW w:w="2126" w:type="dxa"/>
          </w:tcPr>
          <w:p w14:paraId="0389EF54" w14:textId="77777777" w:rsidR="00CB0372" w:rsidRDefault="00CB0372" w:rsidP="00930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F2D8D" w14:textId="77777777" w:rsidR="00CB0372" w:rsidRDefault="00CB0372" w:rsidP="009308F5">
            <w:pPr>
              <w:pStyle w:val="CRCoverPage"/>
              <w:spacing w:after="0"/>
              <w:jc w:val="center"/>
              <w:rPr>
                <w:b/>
                <w:caps/>
                <w:noProof/>
              </w:rPr>
            </w:pPr>
          </w:p>
        </w:tc>
        <w:tc>
          <w:tcPr>
            <w:tcW w:w="1418" w:type="dxa"/>
            <w:tcBorders>
              <w:left w:val="nil"/>
            </w:tcBorders>
          </w:tcPr>
          <w:p w14:paraId="2473515E" w14:textId="77777777" w:rsidR="00CB0372" w:rsidRDefault="00CB0372" w:rsidP="00930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54023" w14:textId="77777777" w:rsidR="00CB0372" w:rsidRDefault="00CB0372" w:rsidP="009308F5">
            <w:pPr>
              <w:pStyle w:val="CRCoverPage"/>
              <w:spacing w:after="0"/>
              <w:jc w:val="center"/>
              <w:rPr>
                <w:b/>
                <w:bCs/>
                <w:caps/>
                <w:noProof/>
              </w:rPr>
            </w:pPr>
          </w:p>
        </w:tc>
      </w:tr>
    </w:tbl>
    <w:p w14:paraId="388F18B0" w14:textId="77777777" w:rsidR="00CB0372" w:rsidRDefault="00CB0372" w:rsidP="00CB03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0372" w14:paraId="40A18914" w14:textId="77777777" w:rsidTr="009308F5">
        <w:tc>
          <w:tcPr>
            <w:tcW w:w="9640" w:type="dxa"/>
            <w:gridSpan w:val="11"/>
          </w:tcPr>
          <w:p w14:paraId="64B2F658" w14:textId="77777777" w:rsidR="00CB0372" w:rsidRDefault="00CB0372" w:rsidP="009308F5">
            <w:pPr>
              <w:pStyle w:val="CRCoverPage"/>
              <w:spacing w:after="0"/>
              <w:rPr>
                <w:noProof/>
                <w:sz w:val="8"/>
                <w:szCs w:val="8"/>
              </w:rPr>
            </w:pPr>
          </w:p>
        </w:tc>
      </w:tr>
      <w:tr w:rsidR="00CB0372" w14:paraId="2E6614AC" w14:textId="77777777" w:rsidTr="009308F5">
        <w:tc>
          <w:tcPr>
            <w:tcW w:w="1843" w:type="dxa"/>
            <w:tcBorders>
              <w:top w:val="single" w:sz="4" w:space="0" w:color="auto"/>
              <w:left w:val="single" w:sz="4" w:space="0" w:color="auto"/>
            </w:tcBorders>
          </w:tcPr>
          <w:p w14:paraId="10148874" w14:textId="77777777" w:rsidR="00CB0372" w:rsidRDefault="00CB0372" w:rsidP="00930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388DA" w14:textId="77777777" w:rsidR="00CB0372" w:rsidRDefault="00CB0372" w:rsidP="009308F5">
            <w:pPr>
              <w:pStyle w:val="CRCoverPage"/>
              <w:spacing w:after="0"/>
              <w:ind w:left="100"/>
              <w:rPr>
                <w:noProof/>
              </w:rPr>
            </w:pPr>
            <w:fldSimple w:instr=" DOCPROPERTY  CrTitle  \* MERGEFORMAT ">
              <w:r>
                <w:t>Adding A-MPR NS_06 test case for band 14 power class 1</w:t>
              </w:r>
            </w:fldSimple>
          </w:p>
        </w:tc>
      </w:tr>
      <w:tr w:rsidR="00CB0372" w14:paraId="7A76A009" w14:textId="77777777" w:rsidTr="009308F5">
        <w:tc>
          <w:tcPr>
            <w:tcW w:w="1843" w:type="dxa"/>
            <w:tcBorders>
              <w:left w:val="single" w:sz="4" w:space="0" w:color="auto"/>
            </w:tcBorders>
          </w:tcPr>
          <w:p w14:paraId="1D33DF88" w14:textId="77777777" w:rsidR="00CB0372" w:rsidRDefault="00CB0372" w:rsidP="009308F5">
            <w:pPr>
              <w:pStyle w:val="CRCoverPage"/>
              <w:spacing w:after="0"/>
              <w:rPr>
                <w:b/>
                <w:i/>
                <w:noProof/>
                <w:sz w:val="8"/>
                <w:szCs w:val="8"/>
              </w:rPr>
            </w:pPr>
          </w:p>
        </w:tc>
        <w:tc>
          <w:tcPr>
            <w:tcW w:w="7797" w:type="dxa"/>
            <w:gridSpan w:val="10"/>
            <w:tcBorders>
              <w:right w:val="single" w:sz="4" w:space="0" w:color="auto"/>
            </w:tcBorders>
          </w:tcPr>
          <w:p w14:paraId="6A131E19" w14:textId="77777777" w:rsidR="00CB0372" w:rsidRDefault="00CB0372" w:rsidP="009308F5">
            <w:pPr>
              <w:pStyle w:val="CRCoverPage"/>
              <w:spacing w:after="0"/>
              <w:rPr>
                <w:noProof/>
                <w:sz w:val="8"/>
                <w:szCs w:val="8"/>
              </w:rPr>
            </w:pPr>
          </w:p>
        </w:tc>
      </w:tr>
      <w:tr w:rsidR="00CB0372" w14:paraId="2BEC8FD5" w14:textId="77777777" w:rsidTr="009308F5">
        <w:tc>
          <w:tcPr>
            <w:tcW w:w="1843" w:type="dxa"/>
            <w:tcBorders>
              <w:left w:val="single" w:sz="4" w:space="0" w:color="auto"/>
            </w:tcBorders>
          </w:tcPr>
          <w:p w14:paraId="33E67C3F" w14:textId="77777777" w:rsidR="00CB0372" w:rsidRDefault="00CB0372" w:rsidP="00930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943D8" w14:textId="77777777" w:rsidR="00CB0372" w:rsidRDefault="00CB0372" w:rsidP="009308F5">
            <w:pPr>
              <w:pStyle w:val="CRCoverPage"/>
              <w:spacing w:after="0"/>
              <w:ind w:left="100"/>
              <w:rPr>
                <w:noProof/>
              </w:rPr>
            </w:pPr>
            <w:fldSimple w:instr=" DOCPROPERTY  SourceIfWg  \* MERGEFORMAT ">
              <w:r>
                <w:rPr>
                  <w:noProof/>
                </w:rPr>
                <w:t>Ericsson</w:t>
              </w:r>
            </w:fldSimple>
          </w:p>
        </w:tc>
      </w:tr>
      <w:tr w:rsidR="00CB0372" w14:paraId="6AF4F18F" w14:textId="77777777" w:rsidTr="009308F5">
        <w:tc>
          <w:tcPr>
            <w:tcW w:w="1843" w:type="dxa"/>
            <w:tcBorders>
              <w:left w:val="single" w:sz="4" w:space="0" w:color="auto"/>
            </w:tcBorders>
          </w:tcPr>
          <w:p w14:paraId="2D56BA78" w14:textId="77777777" w:rsidR="00CB0372" w:rsidRDefault="00CB0372" w:rsidP="00930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3C4A22" w14:textId="77777777" w:rsidR="00CB0372" w:rsidRDefault="00CB0372" w:rsidP="009308F5">
            <w:pPr>
              <w:pStyle w:val="CRCoverPage"/>
              <w:spacing w:after="0"/>
              <w:ind w:left="100"/>
              <w:rPr>
                <w:noProof/>
              </w:rPr>
            </w:pPr>
            <w:r>
              <w:t>R5</w:t>
            </w:r>
            <w:r>
              <w:fldChar w:fldCharType="begin"/>
            </w:r>
            <w:r>
              <w:instrText xml:space="preserve"> DOCPROPERTY  SourceIfTsg  \* MERGEFORMAT </w:instrText>
            </w:r>
            <w:r>
              <w:fldChar w:fldCharType="end"/>
            </w:r>
          </w:p>
        </w:tc>
      </w:tr>
      <w:tr w:rsidR="00CB0372" w14:paraId="5E42C1CD" w14:textId="77777777" w:rsidTr="009308F5">
        <w:tc>
          <w:tcPr>
            <w:tcW w:w="1843" w:type="dxa"/>
            <w:tcBorders>
              <w:left w:val="single" w:sz="4" w:space="0" w:color="auto"/>
            </w:tcBorders>
          </w:tcPr>
          <w:p w14:paraId="51E3FADA" w14:textId="77777777" w:rsidR="00CB0372" w:rsidRDefault="00CB0372" w:rsidP="009308F5">
            <w:pPr>
              <w:pStyle w:val="CRCoverPage"/>
              <w:spacing w:after="0"/>
              <w:rPr>
                <w:b/>
                <w:i/>
                <w:noProof/>
                <w:sz w:val="8"/>
                <w:szCs w:val="8"/>
              </w:rPr>
            </w:pPr>
          </w:p>
        </w:tc>
        <w:tc>
          <w:tcPr>
            <w:tcW w:w="7797" w:type="dxa"/>
            <w:gridSpan w:val="10"/>
            <w:tcBorders>
              <w:right w:val="single" w:sz="4" w:space="0" w:color="auto"/>
            </w:tcBorders>
          </w:tcPr>
          <w:p w14:paraId="321B596F" w14:textId="77777777" w:rsidR="00CB0372" w:rsidRDefault="00CB0372" w:rsidP="009308F5">
            <w:pPr>
              <w:pStyle w:val="CRCoverPage"/>
              <w:spacing w:after="0"/>
              <w:rPr>
                <w:noProof/>
                <w:sz w:val="8"/>
                <w:szCs w:val="8"/>
              </w:rPr>
            </w:pPr>
          </w:p>
        </w:tc>
      </w:tr>
      <w:tr w:rsidR="00CB0372" w14:paraId="3D7FB5AF" w14:textId="77777777" w:rsidTr="009308F5">
        <w:tc>
          <w:tcPr>
            <w:tcW w:w="1843" w:type="dxa"/>
            <w:tcBorders>
              <w:left w:val="single" w:sz="4" w:space="0" w:color="auto"/>
            </w:tcBorders>
          </w:tcPr>
          <w:p w14:paraId="4211C471" w14:textId="77777777" w:rsidR="00CB0372" w:rsidRDefault="00CB0372" w:rsidP="009308F5">
            <w:pPr>
              <w:pStyle w:val="CRCoverPage"/>
              <w:tabs>
                <w:tab w:val="right" w:pos="1759"/>
              </w:tabs>
              <w:spacing w:after="0"/>
              <w:rPr>
                <w:b/>
                <w:i/>
                <w:noProof/>
              </w:rPr>
            </w:pPr>
            <w:r>
              <w:rPr>
                <w:b/>
                <w:i/>
                <w:noProof/>
              </w:rPr>
              <w:t>Work item code:</w:t>
            </w:r>
          </w:p>
        </w:tc>
        <w:tc>
          <w:tcPr>
            <w:tcW w:w="3686" w:type="dxa"/>
            <w:gridSpan w:val="5"/>
            <w:shd w:val="pct30" w:color="FFFF00" w:fill="auto"/>
          </w:tcPr>
          <w:p w14:paraId="3EA9FD44" w14:textId="77777777" w:rsidR="00CB0372" w:rsidRDefault="00CB0372" w:rsidP="009308F5">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A65E7DB" w14:textId="77777777" w:rsidR="00CB0372" w:rsidRDefault="00CB0372" w:rsidP="009308F5">
            <w:pPr>
              <w:pStyle w:val="CRCoverPage"/>
              <w:spacing w:after="0"/>
              <w:ind w:right="100"/>
              <w:rPr>
                <w:noProof/>
              </w:rPr>
            </w:pPr>
          </w:p>
        </w:tc>
        <w:tc>
          <w:tcPr>
            <w:tcW w:w="1417" w:type="dxa"/>
            <w:gridSpan w:val="3"/>
            <w:tcBorders>
              <w:left w:val="nil"/>
            </w:tcBorders>
          </w:tcPr>
          <w:p w14:paraId="527C8158" w14:textId="77777777" w:rsidR="00CB0372" w:rsidRDefault="00CB0372" w:rsidP="00930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7ADD12" w14:textId="77777777" w:rsidR="00CB0372" w:rsidRDefault="00CB0372" w:rsidP="009308F5">
            <w:pPr>
              <w:pStyle w:val="CRCoverPage"/>
              <w:spacing w:after="0"/>
              <w:ind w:left="100"/>
              <w:rPr>
                <w:noProof/>
              </w:rPr>
            </w:pPr>
            <w:fldSimple w:instr=" DOCPROPERTY  ResDate  \* MERGEFORMAT ">
              <w:r>
                <w:rPr>
                  <w:noProof/>
                </w:rPr>
                <w:t>2021-08-05</w:t>
              </w:r>
            </w:fldSimple>
          </w:p>
        </w:tc>
      </w:tr>
      <w:tr w:rsidR="00CB0372" w14:paraId="52C92D62" w14:textId="77777777" w:rsidTr="009308F5">
        <w:tc>
          <w:tcPr>
            <w:tcW w:w="1843" w:type="dxa"/>
            <w:tcBorders>
              <w:left w:val="single" w:sz="4" w:space="0" w:color="auto"/>
            </w:tcBorders>
          </w:tcPr>
          <w:p w14:paraId="6769D29D" w14:textId="77777777" w:rsidR="00CB0372" w:rsidRDefault="00CB0372" w:rsidP="009308F5">
            <w:pPr>
              <w:pStyle w:val="CRCoverPage"/>
              <w:spacing w:after="0"/>
              <w:rPr>
                <w:b/>
                <w:i/>
                <w:noProof/>
                <w:sz w:val="8"/>
                <w:szCs w:val="8"/>
              </w:rPr>
            </w:pPr>
          </w:p>
        </w:tc>
        <w:tc>
          <w:tcPr>
            <w:tcW w:w="1986" w:type="dxa"/>
            <w:gridSpan w:val="4"/>
          </w:tcPr>
          <w:p w14:paraId="61C1BB48" w14:textId="77777777" w:rsidR="00CB0372" w:rsidRDefault="00CB0372" w:rsidP="009308F5">
            <w:pPr>
              <w:pStyle w:val="CRCoverPage"/>
              <w:spacing w:after="0"/>
              <w:rPr>
                <w:noProof/>
                <w:sz w:val="8"/>
                <w:szCs w:val="8"/>
              </w:rPr>
            </w:pPr>
          </w:p>
        </w:tc>
        <w:tc>
          <w:tcPr>
            <w:tcW w:w="2267" w:type="dxa"/>
            <w:gridSpan w:val="2"/>
          </w:tcPr>
          <w:p w14:paraId="603AA8B9" w14:textId="77777777" w:rsidR="00CB0372" w:rsidRDefault="00CB0372" w:rsidP="009308F5">
            <w:pPr>
              <w:pStyle w:val="CRCoverPage"/>
              <w:spacing w:after="0"/>
              <w:rPr>
                <w:noProof/>
                <w:sz w:val="8"/>
                <w:szCs w:val="8"/>
              </w:rPr>
            </w:pPr>
          </w:p>
        </w:tc>
        <w:tc>
          <w:tcPr>
            <w:tcW w:w="1417" w:type="dxa"/>
            <w:gridSpan w:val="3"/>
          </w:tcPr>
          <w:p w14:paraId="4567ACCE" w14:textId="77777777" w:rsidR="00CB0372" w:rsidRDefault="00CB0372" w:rsidP="009308F5">
            <w:pPr>
              <w:pStyle w:val="CRCoverPage"/>
              <w:spacing w:after="0"/>
              <w:rPr>
                <w:noProof/>
                <w:sz w:val="8"/>
                <w:szCs w:val="8"/>
              </w:rPr>
            </w:pPr>
          </w:p>
        </w:tc>
        <w:tc>
          <w:tcPr>
            <w:tcW w:w="2127" w:type="dxa"/>
            <w:tcBorders>
              <w:right w:val="single" w:sz="4" w:space="0" w:color="auto"/>
            </w:tcBorders>
          </w:tcPr>
          <w:p w14:paraId="355D2E62" w14:textId="77777777" w:rsidR="00CB0372" w:rsidRDefault="00CB0372" w:rsidP="009308F5">
            <w:pPr>
              <w:pStyle w:val="CRCoverPage"/>
              <w:spacing w:after="0"/>
              <w:rPr>
                <w:noProof/>
                <w:sz w:val="8"/>
                <w:szCs w:val="8"/>
              </w:rPr>
            </w:pPr>
          </w:p>
        </w:tc>
      </w:tr>
      <w:tr w:rsidR="00CB0372" w14:paraId="6832250E" w14:textId="77777777" w:rsidTr="009308F5">
        <w:trPr>
          <w:cantSplit/>
        </w:trPr>
        <w:tc>
          <w:tcPr>
            <w:tcW w:w="1843" w:type="dxa"/>
            <w:tcBorders>
              <w:left w:val="single" w:sz="4" w:space="0" w:color="auto"/>
            </w:tcBorders>
          </w:tcPr>
          <w:p w14:paraId="0ADEE2E5" w14:textId="77777777" w:rsidR="00CB0372" w:rsidRDefault="00CB0372" w:rsidP="009308F5">
            <w:pPr>
              <w:pStyle w:val="CRCoverPage"/>
              <w:tabs>
                <w:tab w:val="right" w:pos="1759"/>
              </w:tabs>
              <w:spacing w:after="0"/>
              <w:rPr>
                <w:b/>
                <w:i/>
                <w:noProof/>
              </w:rPr>
            </w:pPr>
            <w:r>
              <w:rPr>
                <w:b/>
                <w:i/>
                <w:noProof/>
              </w:rPr>
              <w:t>Category:</w:t>
            </w:r>
          </w:p>
        </w:tc>
        <w:tc>
          <w:tcPr>
            <w:tcW w:w="851" w:type="dxa"/>
            <w:shd w:val="pct30" w:color="FFFF00" w:fill="auto"/>
          </w:tcPr>
          <w:p w14:paraId="23B319F3" w14:textId="77777777" w:rsidR="00CB0372" w:rsidRDefault="00CB0372" w:rsidP="009308F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8F73FF1" w14:textId="77777777" w:rsidR="00CB0372" w:rsidRDefault="00CB0372" w:rsidP="009308F5">
            <w:pPr>
              <w:pStyle w:val="CRCoverPage"/>
              <w:spacing w:after="0"/>
              <w:rPr>
                <w:noProof/>
              </w:rPr>
            </w:pPr>
          </w:p>
        </w:tc>
        <w:tc>
          <w:tcPr>
            <w:tcW w:w="1417" w:type="dxa"/>
            <w:gridSpan w:val="3"/>
            <w:tcBorders>
              <w:left w:val="nil"/>
            </w:tcBorders>
          </w:tcPr>
          <w:p w14:paraId="305CD106" w14:textId="77777777" w:rsidR="00CB0372" w:rsidRDefault="00CB0372" w:rsidP="00930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CBB02A" w14:textId="77777777" w:rsidR="00CB0372" w:rsidRDefault="00CB0372" w:rsidP="009308F5">
            <w:pPr>
              <w:pStyle w:val="CRCoverPage"/>
              <w:spacing w:after="0"/>
              <w:ind w:left="100"/>
              <w:rPr>
                <w:noProof/>
              </w:rPr>
            </w:pPr>
            <w:fldSimple w:instr=" DOCPROPERTY  Release  \* MERGEFORMAT ">
              <w:r>
                <w:rPr>
                  <w:noProof/>
                </w:rPr>
                <w:t>Rel-17</w:t>
              </w:r>
            </w:fldSimple>
          </w:p>
        </w:tc>
      </w:tr>
      <w:tr w:rsidR="00CB0372" w14:paraId="084B843A" w14:textId="77777777" w:rsidTr="009308F5">
        <w:tc>
          <w:tcPr>
            <w:tcW w:w="1843" w:type="dxa"/>
            <w:tcBorders>
              <w:left w:val="single" w:sz="4" w:space="0" w:color="auto"/>
              <w:bottom w:val="single" w:sz="4" w:space="0" w:color="auto"/>
            </w:tcBorders>
          </w:tcPr>
          <w:p w14:paraId="66C47635" w14:textId="77777777" w:rsidR="00CB0372" w:rsidRDefault="00CB0372" w:rsidP="009308F5">
            <w:pPr>
              <w:pStyle w:val="CRCoverPage"/>
              <w:spacing w:after="0"/>
              <w:rPr>
                <w:b/>
                <w:i/>
                <w:noProof/>
              </w:rPr>
            </w:pPr>
          </w:p>
        </w:tc>
        <w:tc>
          <w:tcPr>
            <w:tcW w:w="4677" w:type="dxa"/>
            <w:gridSpan w:val="8"/>
            <w:tcBorders>
              <w:bottom w:val="single" w:sz="4" w:space="0" w:color="auto"/>
            </w:tcBorders>
          </w:tcPr>
          <w:p w14:paraId="19F7AD37" w14:textId="77777777" w:rsidR="00CB0372" w:rsidRDefault="00CB0372" w:rsidP="00930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CE847" w14:textId="77777777" w:rsidR="00CB0372" w:rsidRDefault="00CB0372" w:rsidP="009308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327C8B4" w14:textId="77777777" w:rsidR="00CB0372" w:rsidRPr="007C2097" w:rsidRDefault="00CB0372" w:rsidP="00930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0372" w14:paraId="59535415" w14:textId="77777777" w:rsidTr="009308F5">
        <w:tc>
          <w:tcPr>
            <w:tcW w:w="1843" w:type="dxa"/>
          </w:tcPr>
          <w:p w14:paraId="541C4896" w14:textId="77777777" w:rsidR="00CB0372" w:rsidRDefault="00CB0372" w:rsidP="009308F5">
            <w:pPr>
              <w:pStyle w:val="CRCoverPage"/>
              <w:spacing w:after="0"/>
              <w:rPr>
                <w:b/>
                <w:i/>
                <w:noProof/>
                <w:sz w:val="8"/>
                <w:szCs w:val="8"/>
              </w:rPr>
            </w:pPr>
          </w:p>
        </w:tc>
        <w:tc>
          <w:tcPr>
            <w:tcW w:w="7797" w:type="dxa"/>
            <w:gridSpan w:val="10"/>
          </w:tcPr>
          <w:p w14:paraId="5C198014" w14:textId="77777777" w:rsidR="00CB0372" w:rsidRDefault="00CB0372" w:rsidP="009308F5">
            <w:pPr>
              <w:pStyle w:val="CRCoverPage"/>
              <w:spacing w:after="0"/>
              <w:rPr>
                <w:noProof/>
                <w:sz w:val="8"/>
                <w:szCs w:val="8"/>
              </w:rPr>
            </w:pPr>
          </w:p>
        </w:tc>
      </w:tr>
      <w:tr w:rsidR="00CB0372" w14:paraId="0AB313B2" w14:textId="77777777" w:rsidTr="009308F5">
        <w:tc>
          <w:tcPr>
            <w:tcW w:w="2694" w:type="dxa"/>
            <w:gridSpan w:val="2"/>
            <w:tcBorders>
              <w:top w:val="single" w:sz="4" w:space="0" w:color="auto"/>
              <w:left w:val="single" w:sz="4" w:space="0" w:color="auto"/>
            </w:tcBorders>
          </w:tcPr>
          <w:p w14:paraId="6CCD9B25" w14:textId="77777777" w:rsidR="00CB0372" w:rsidRDefault="00CB0372" w:rsidP="00930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5BB67" w14:textId="77777777" w:rsidR="00CB0372" w:rsidRDefault="00CB0372" w:rsidP="009308F5">
            <w:pPr>
              <w:pStyle w:val="CRCoverPage"/>
              <w:spacing w:after="0"/>
              <w:ind w:left="100"/>
              <w:rPr>
                <w:noProof/>
              </w:rPr>
            </w:pPr>
            <w:r w:rsidRPr="00735979">
              <w:rPr>
                <w:noProof/>
              </w:rPr>
              <w:t>Adding A-MPR NS_06 test case for band 14 power class 1</w:t>
            </w:r>
            <w:r>
              <w:rPr>
                <w:noProof/>
              </w:rPr>
              <w:t xml:space="preserve"> is missing</w:t>
            </w:r>
          </w:p>
        </w:tc>
      </w:tr>
      <w:tr w:rsidR="00CB0372" w14:paraId="3C8E01F1" w14:textId="77777777" w:rsidTr="009308F5">
        <w:tc>
          <w:tcPr>
            <w:tcW w:w="2694" w:type="dxa"/>
            <w:gridSpan w:val="2"/>
            <w:tcBorders>
              <w:left w:val="single" w:sz="4" w:space="0" w:color="auto"/>
            </w:tcBorders>
          </w:tcPr>
          <w:p w14:paraId="13074CC3" w14:textId="77777777" w:rsidR="00CB0372" w:rsidRDefault="00CB0372" w:rsidP="009308F5">
            <w:pPr>
              <w:pStyle w:val="CRCoverPage"/>
              <w:spacing w:after="0"/>
              <w:rPr>
                <w:b/>
                <w:i/>
                <w:noProof/>
                <w:sz w:val="8"/>
                <w:szCs w:val="8"/>
              </w:rPr>
            </w:pPr>
          </w:p>
        </w:tc>
        <w:tc>
          <w:tcPr>
            <w:tcW w:w="6946" w:type="dxa"/>
            <w:gridSpan w:val="9"/>
            <w:tcBorders>
              <w:right w:val="single" w:sz="4" w:space="0" w:color="auto"/>
            </w:tcBorders>
          </w:tcPr>
          <w:p w14:paraId="1A18980E" w14:textId="77777777" w:rsidR="00CB0372" w:rsidRDefault="00CB0372" w:rsidP="009308F5">
            <w:pPr>
              <w:pStyle w:val="CRCoverPage"/>
              <w:spacing w:after="0"/>
              <w:rPr>
                <w:noProof/>
                <w:sz w:val="8"/>
                <w:szCs w:val="8"/>
              </w:rPr>
            </w:pPr>
          </w:p>
        </w:tc>
      </w:tr>
      <w:tr w:rsidR="00CB0372" w14:paraId="261E8659" w14:textId="77777777" w:rsidTr="009308F5">
        <w:tc>
          <w:tcPr>
            <w:tcW w:w="2694" w:type="dxa"/>
            <w:gridSpan w:val="2"/>
            <w:tcBorders>
              <w:left w:val="single" w:sz="4" w:space="0" w:color="auto"/>
            </w:tcBorders>
          </w:tcPr>
          <w:p w14:paraId="2EED3E83" w14:textId="77777777" w:rsidR="00CB0372" w:rsidRDefault="00CB0372" w:rsidP="00930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3F7C3" w14:textId="77777777" w:rsidR="00CB0372" w:rsidRDefault="00CB0372" w:rsidP="009308F5">
            <w:pPr>
              <w:spacing w:afterLines="20" w:after="48"/>
              <w:ind w:left="91"/>
              <w:rPr>
                <w:rStyle w:val="jlqj4b"/>
                <w:rFonts w:ascii="Arial" w:eastAsia="MS Mincho" w:hAnsi="Arial"/>
                <w:lang w:val="en" w:eastAsia="en-US"/>
              </w:rPr>
            </w:pPr>
            <w:r w:rsidRPr="000E656F">
              <w:rPr>
                <w:rStyle w:val="jlqj4b"/>
                <w:rFonts w:ascii="Arial" w:eastAsia="MS Mincho" w:hAnsi="Arial"/>
                <w:lang w:val="en" w:eastAsia="en-US"/>
              </w:rPr>
              <w:t>DFT-s-OFDM Pi/2 BPSK w Pi/2 BPSK</w:t>
            </w:r>
            <w:r>
              <w:rPr>
                <w:rStyle w:val="jlqj4b"/>
                <w:rFonts w:ascii="Arial" w:eastAsia="MS Mincho" w:hAnsi="Arial"/>
                <w:lang w:val="en" w:eastAsia="en-US"/>
              </w:rPr>
              <w:t xml:space="preserve"> modualtion for band n14 NS_06 PC1 have been added to the test configuration table for NS_06.</w:t>
            </w:r>
          </w:p>
          <w:p w14:paraId="07C4DB52" w14:textId="77777777" w:rsidR="00CB0372" w:rsidRDefault="00CB0372" w:rsidP="009308F5">
            <w:pPr>
              <w:pStyle w:val="CRCoverPage"/>
              <w:spacing w:after="0"/>
              <w:ind w:left="100"/>
              <w:rPr>
                <w:noProof/>
              </w:rPr>
            </w:pPr>
            <w:r>
              <w:rPr>
                <w:rStyle w:val="jlqj4b"/>
                <w:lang w:val="en"/>
              </w:rPr>
              <w:t xml:space="preserve">A new test requirement table for band n14 NS_06 PC1 added. </w:t>
            </w:r>
          </w:p>
        </w:tc>
      </w:tr>
      <w:tr w:rsidR="00CB0372" w14:paraId="39DA590F" w14:textId="77777777" w:rsidTr="009308F5">
        <w:tc>
          <w:tcPr>
            <w:tcW w:w="2694" w:type="dxa"/>
            <w:gridSpan w:val="2"/>
            <w:tcBorders>
              <w:left w:val="single" w:sz="4" w:space="0" w:color="auto"/>
            </w:tcBorders>
          </w:tcPr>
          <w:p w14:paraId="7C14C897" w14:textId="77777777" w:rsidR="00CB0372" w:rsidRDefault="00CB0372" w:rsidP="009308F5">
            <w:pPr>
              <w:pStyle w:val="CRCoverPage"/>
              <w:spacing w:after="0"/>
              <w:rPr>
                <w:b/>
                <w:i/>
                <w:noProof/>
                <w:sz w:val="8"/>
                <w:szCs w:val="8"/>
              </w:rPr>
            </w:pPr>
          </w:p>
        </w:tc>
        <w:tc>
          <w:tcPr>
            <w:tcW w:w="6946" w:type="dxa"/>
            <w:gridSpan w:val="9"/>
            <w:tcBorders>
              <w:right w:val="single" w:sz="4" w:space="0" w:color="auto"/>
            </w:tcBorders>
          </w:tcPr>
          <w:p w14:paraId="446034E7" w14:textId="77777777" w:rsidR="00CB0372" w:rsidRDefault="00CB0372" w:rsidP="009308F5">
            <w:pPr>
              <w:pStyle w:val="CRCoverPage"/>
              <w:spacing w:after="0"/>
              <w:rPr>
                <w:noProof/>
                <w:sz w:val="8"/>
                <w:szCs w:val="8"/>
              </w:rPr>
            </w:pPr>
          </w:p>
        </w:tc>
      </w:tr>
      <w:tr w:rsidR="00CB0372" w14:paraId="514B4F17" w14:textId="77777777" w:rsidTr="009308F5">
        <w:tc>
          <w:tcPr>
            <w:tcW w:w="2694" w:type="dxa"/>
            <w:gridSpan w:val="2"/>
            <w:tcBorders>
              <w:left w:val="single" w:sz="4" w:space="0" w:color="auto"/>
              <w:bottom w:val="single" w:sz="4" w:space="0" w:color="auto"/>
            </w:tcBorders>
          </w:tcPr>
          <w:p w14:paraId="089777CF" w14:textId="77777777" w:rsidR="00CB0372" w:rsidRDefault="00CB0372" w:rsidP="00930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BEE22" w14:textId="77777777" w:rsidR="00CB0372" w:rsidRDefault="00CB0372" w:rsidP="009308F5">
            <w:pPr>
              <w:pStyle w:val="CRCoverPage"/>
              <w:spacing w:after="0"/>
              <w:ind w:left="100"/>
              <w:rPr>
                <w:noProof/>
              </w:rPr>
            </w:pPr>
            <w:r w:rsidRPr="00443252">
              <w:rPr>
                <w:rStyle w:val="jlqj4b"/>
                <w:lang w:val="en"/>
              </w:rPr>
              <w:t xml:space="preserve">The A-MPR requirement for </w:t>
            </w:r>
            <w:r>
              <w:rPr>
                <w:rStyle w:val="jlqj4b"/>
                <w:lang w:val="en"/>
              </w:rPr>
              <w:t>NS_06 band 14 PC 1 cannot be tested correctly</w:t>
            </w:r>
            <w:r w:rsidRPr="00443252">
              <w:rPr>
                <w:rStyle w:val="jlqj4b"/>
                <w:lang w:val="en"/>
              </w:rPr>
              <w:t>.</w:t>
            </w:r>
          </w:p>
        </w:tc>
      </w:tr>
      <w:tr w:rsidR="00CB0372" w14:paraId="319298A2" w14:textId="77777777" w:rsidTr="009308F5">
        <w:tc>
          <w:tcPr>
            <w:tcW w:w="2694" w:type="dxa"/>
            <w:gridSpan w:val="2"/>
          </w:tcPr>
          <w:p w14:paraId="5125FCCC" w14:textId="77777777" w:rsidR="00CB0372" w:rsidRDefault="00CB0372" w:rsidP="009308F5">
            <w:pPr>
              <w:pStyle w:val="CRCoverPage"/>
              <w:spacing w:after="0"/>
              <w:rPr>
                <w:b/>
                <w:i/>
                <w:noProof/>
                <w:sz w:val="8"/>
                <w:szCs w:val="8"/>
              </w:rPr>
            </w:pPr>
          </w:p>
        </w:tc>
        <w:tc>
          <w:tcPr>
            <w:tcW w:w="6946" w:type="dxa"/>
            <w:gridSpan w:val="9"/>
          </w:tcPr>
          <w:p w14:paraId="395FF6FA" w14:textId="77777777" w:rsidR="00CB0372" w:rsidRDefault="00CB0372" w:rsidP="009308F5">
            <w:pPr>
              <w:pStyle w:val="CRCoverPage"/>
              <w:spacing w:after="0"/>
              <w:rPr>
                <w:noProof/>
                <w:sz w:val="8"/>
                <w:szCs w:val="8"/>
              </w:rPr>
            </w:pPr>
          </w:p>
        </w:tc>
      </w:tr>
      <w:tr w:rsidR="00CB0372" w14:paraId="7E259149" w14:textId="77777777" w:rsidTr="009308F5">
        <w:tc>
          <w:tcPr>
            <w:tcW w:w="2694" w:type="dxa"/>
            <w:gridSpan w:val="2"/>
            <w:tcBorders>
              <w:top w:val="single" w:sz="4" w:space="0" w:color="auto"/>
              <w:left w:val="single" w:sz="4" w:space="0" w:color="auto"/>
            </w:tcBorders>
          </w:tcPr>
          <w:p w14:paraId="5FF64116" w14:textId="77777777" w:rsidR="00CB0372" w:rsidRDefault="00CB0372" w:rsidP="00930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BD8B7" w14:textId="77777777" w:rsidR="00CB0372" w:rsidRDefault="00CB0372" w:rsidP="009308F5">
            <w:pPr>
              <w:pStyle w:val="CRCoverPage"/>
              <w:spacing w:after="0"/>
              <w:ind w:left="100"/>
              <w:rPr>
                <w:noProof/>
              </w:rPr>
            </w:pPr>
            <w:r w:rsidRPr="00182EFA">
              <w:t>6.2.3.4.1</w:t>
            </w:r>
            <w:r>
              <w:t xml:space="preserve">, </w:t>
            </w:r>
            <w:r w:rsidRPr="007E23A1">
              <w:rPr>
                <w:lang w:eastAsia="zh-CN"/>
              </w:rPr>
              <w:t>6.2.3.5</w:t>
            </w:r>
          </w:p>
        </w:tc>
      </w:tr>
      <w:tr w:rsidR="00CB0372" w14:paraId="410A9936" w14:textId="77777777" w:rsidTr="009308F5">
        <w:tc>
          <w:tcPr>
            <w:tcW w:w="2694" w:type="dxa"/>
            <w:gridSpan w:val="2"/>
            <w:tcBorders>
              <w:left w:val="single" w:sz="4" w:space="0" w:color="auto"/>
            </w:tcBorders>
          </w:tcPr>
          <w:p w14:paraId="02438F31" w14:textId="77777777" w:rsidR="00CB0372" w:rsidRDefault="00CB0372" w:rsidP="009308F5">
            <w:pPr>
              <w:pStyle w:val="CRCoverPage"/>
              <w:spacing w:after="0"/>
              <w:rPr>
                <w:b/>
                <w:i/>
                <w:noProof/>
                <w:sz w:val="8"/>
                <w:szCs w:val="8"/>
              </w:rPr>
            </w:pPr>
          </w:p>
        </w:tc>
        <w:tc>
          <w:tcPr>
            <w:tcW w:w="6946" w:type="dxa"/>
            <w:gridSpan w:val="9"/>
            <w:tcBorders>
              <w:right w:val="single" w:sz="4" w:space="0" w:color="auto"/>
            </w:tcBorders>
          </w:tcPr>
          <w:p w14:paraId="74D8ED0A" w14:textId="77777777" w:rsidR="00CB0372" w:rsidRDefault="00CB0372" w:rsidP="009308F5">
            <w:pPr>
              <w:pStyle w:val="CRCoverPage"/>
              <w:spacing w:after="0"/>
              <w:rPr>
                <w:noProof/>
                <w:sz w:val="8"/>
                <w:szCs w:val="8"/>
              </w:rPr>
            </w:pPr>
          </w:p>
        </w:tc>
      </w:tr>
      <w:tr w:rsidR="00CB0372" w14:paraId="13A8151A" w14:textId="77777777" w:rsidTr="009308F5">
        <w:tc>
          <w:tcPr>
            <w:tcW w:w="2694" w:type="dxa"/>
            <w:gridSpan w:val="2"/>
            <w:tcBorders>
              <w:left w:val="single" w:sz="4" w:space="0" w:color="auto"/>
            </w:tcBorders>
          </w:tcPr>
          <w:p w14:paraId="4EA491D8" w14:textId="77777777" w:rsidR="00CB0372" w:rsidRDefault="00CB0372" w:rsidP="00930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BF485" w14:textId="77777777" w:rsidR="00CB0372" w:rsidRDefault="00CB0372" w:rsidP="00930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05F1F" w14:textId="77777777" w:rsidR="00CB0372" w:rsidRDefault="00CB0372" w:rsidP="009308F5">
            <w:pPr>
              <w:pStyle w:val="CRCoverPage"/>
              <w:spacing w:after="0"/>
              <w:jc w:val="center"/>
              <w:rPr>
                <w:b/>
                <w:caps/>
                <w:noProof/>
              </w:rPr>
            </w:pPr>
            <w:r>
              <w:rPr>
                <w:b/>
                <w:caps/>
                <w:noProof/>
              </w:rPr>
              <w:t>N</w:t>
            </w:r>
          </w:p>
        </w:tc>
        <w:tc>
          <w:tcPr>
            <w:tcW w:w="2977" w:type="dxa"/>
            <w:gridSpan w:val="4"/>
          </w:tcPr>
          <w:p w14:paraId="2C2DE2B5" w14:textId="77777777" w:rsidR="00CB0372" w:rsidRDefault="00CB0372" w:rsidP="00930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F074D" w14:textId="77777777" w:rsidR="00CB0372" w:rsidRDefault="00CB0372" w:rsidP="009308F5">
            <w:pPr>
              <w:pStyle w:val="CRCoverPage"/>
              <w:spacing w:after="0"/>
              <w:ind w:left="99"/>
              <w:rPr>
                <w:noProof/>
              </w:rPr>
            </w:pPr>
          </w:p>
        </w:tc>
      </w:tr>
      <w:tr w:rsidR="00CB0372" w14:paraId="1A8A6F4D" w14:textId="77777777" w:rsidTr="009308F5">
        <w:tc>
          <w:tcPr>
            <w:tcW w:w="2694" w:type="dxa"/>
            <w:gridSpan w:val="2"/>
            <w:tcBorders>
              <w:left w:val="single" w:sz="4" w:space="0" w:color="auto"/>
            </w:tcBorders>
          </w:tcPr>
          <w:p w14:paraId="323E514D" w14:textId="77777777" w:rsidR="00CB0372" w:rsidRDefault="00CB0372" w:rsidP="00930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1BC0F" w14:textId="77777777" w:rsidR="00CB0372" w:rsidRDefault="00CB0372" w:rsidP="0093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10E" w14:textId="77777777" w:rsidR="00CB0372" w:rsidRDefault="00CB0372" w:rsidP="009308F5">
            <w:pPr>
              <w:pStyle w:val="CRCoverPage"/>
              <w:spacing w:after="0"/>
              <w:jc w:val="center"/>
              <w:rPr>
                <w:b/>
                <w:caps/>
                <w:noProof/>
              </w:rPr>
            </w:pPr>
            <w:r>
              <w:rPr>
                <w:b/>
                <w:caps/>
                <w:noProof/>
              </w:rPr>
              <w:t>X</w:t>
            </w:r>
          </w:p>
        </w:tc>
        <w:tc>
          <w:tcPr>
            <w:tcW w:w="2977" w:type="dxa"/>
            <w:gridSpan w:val="4"/>
          </w:tcPr>
          <w:p w14:paraId="412A7C79" w14:textId="77777777" w:rsidR="00CB0372" w:rsidRDefault="00CB0372" w:rsidP="00930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60780" w14:textId="77777777" w:rsidR="00CB0372" w:rsidRDefault="00CB0372" w:rsidP="009308F5">
            <w:pPr>
              <w:pStyle w:val="CRCoverPage"/>
              <w:spacing w:after="0"/>
              <w:ind w:left="99"/>
              <w:rPr>
                <w:noProof/>
              </w:rPr>
            </w:pPr>
            <w:r>
              <w:rPr>
                <w:noProof/>
              </w:rPr>
              <w:t xml:space="preserve">TS/TR ... CR ... </w:t>
            </w:r>
          </w:p>
        </w:tc>
      </w:tr>
      <w:tr w:rsidR="00CB0372" w14:paraId="794DD130" w14:textId="77777777" w:rsidTr="009308F5">
        <w:tc>
          <w:tcPr>
            <w:tcW w:w="2694" w:type="dxa"/>
            <w:gridSpan w:val="2"/>
            <w:tcBorders>
              <w:left w:val="single" w:sz="4" w:space="0" w:color="auto"/>
            </w:tcBorders>
          </w:tcPr>
          <w:p w14:paraId="4BDCA07C" w14:textId="77777777" w:rsidR="00CB0372" w:rsidRDefault="00CB0372" w:rsidP="00930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581C5" w14:textId="77777777" w:rsidR="00CB0372" w:rsidRDefault="00CB0372" w:rsidP="009308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062C4" w14:textId="77777777" w:rsidR="00CB0372" w:rsidRDefault="00CB0372" w:rsidP="009308F5">
            <w:pPr>
              <w:pStyle w:val="CRCoverPage"/>
              <w:spacing w:after="0"/>
              <w:jc w:val="center"/>
              <w:rPr>
                <w:b/>
                <w:caps/>
                <w:noProof/>
              </w:rPr>
            </w:pPr>
          </w:p>
        </w:tc>
        <w:tc>
          <w:tcPr>
            <w:tcW w:w="2977" w:type="dxa"/>
            <w:gridSpan w:val="4"/>
          </w:tcPr>
          <w:p w14:paraId="56E9F13D" w14:textId="77777777" w:rsidR="00CB0372" w:rsidRDefault="00CB0372" w:rsidP="00930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88AB3" w14:textId="77777777" w:rsidR="00CB0372" w:rsidRDefault="00CB0372" w:rsidP="009308F5">
            <w:pPr>
              <w:pStyle w:val="CRCoverPage"/>
              <w:spacing w:after="0"/>
              <w:ind w:left="99"/>
              <w:rPr>
                <w:noProof/>
              </w:rPr>
            </w:pPr>
            <w:r>
              <w:rPr>
                <w:noProof/>
              </w:rPr>
              <w:t>TR 38.905  CR 0475</w:t>
            </w:r>
          </w:p>
        </w:tc>
      </w:tr>
      <w:tr w:rsidR="00CB0372" w14:paraId="0BFAB816" w14:textId="77777777" w:rsidTr="009308F5">
        <w:tc>
          <w:tcPr>
            <w:tcW w:w="2694" w:type="dxa"/>
            <w:gridSpan w:val="2"/>
            <w:tcBorders>
              <w:left w:val="single" w:sz="4" w:space="0" w:color="auto"/>
            </w:tcBorders>
          </w:tcPr>
          <w:p w14:paraId="395F0850" w14:textId="77777777" w:rsidR="00CB0372" w:rsidRDefault="00CB0372" w:rsidP="00930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EB1DE" w14:textId="77777777" w:rsidR="00CB0372" w:rsidRDefault="00CB0372" w:rsidP="0093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4C18" w14:textId="77777777" w:rsidR="00CB0372" w:rsidRDefault="00CB0372" w:rsidP="009308F5">
            <w:pPr>
              <w:pStyle w:val="CRCoverPage"/>
              <w:spacing w:after="0"/>
              <w:jc w:val="center"/>
              <w:rPr>
                <w:b/>
                <w:caps/>
                <w:noProof/>
              </w:rPr>
            </w:pPr>
            <w:r>
              <w:rPr>
                <w:b/>
                <w:caps/>
                <w:noProof/>
              </w:rPr>
              <w:t>X</w:t>
            </w:r>
          </w:p>
        </w:tc>
        <w:tc>
          <w:tcPr>
            <w:tcW w:w="2977" w:type="dxa"/>
            <w:gridSpan w:val="4"/>
          </w:tcPr>
          <w:p w14:paraId="4D960245" w14:textId="77777777" w:rsidR="00CB0372" w:rsidRDefault="00CB0372" w:rsidP="00930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1EAD5" w14:textId="77777777" w:rsidR="00CB0372" w:rsidRDefault="00CB0372" w:rsidP="009308F5">
            <w:pPr>
              <w:pStyle w:val="CRCoverPage"/>
              <w:spacing w:after="0"/>
              <w:ind w:left="99"/>
              <w:rPr>
                <w:noProof/>
              </w:rPr>
            </w:pPr>
            <w:r>
              <w:rPr>
                <w:noProof/>
              </w:rPr>
              <w:t xml:space="preserve">TS/TR ... CR ... </w:t>
            </w:r>
          </w:p>
        </w:tc>
      </w:tr>
      <w:tr w:rsidR="00CB0372" w14:paraId="36A796BC" w14:textId="77777777" w:rsidTr="009308F5">
        <w:tc>
          <w:tcPr>
            <w:tcW w:w="2694" w:type="dxa"/>
            <w:gridSpan w:val="2"/>
            <w:tcBorders>
              <w:left w:val="single" w:sz="4" w:space="0" w:color="auto"/>
            </w:tcBorders>
          </w:tcPr>
          <w:p w14:paraId="2C74DB24" w14:textId="77777777" w:rsidR="00CB0372" w:rsidRDefault="00CB0372" w:rsidP="009308F5">
            <w:pPr>
              <w:pStyle w:val="CRCoverPage"/>
              <w:spacing w:after="0"/>
              <w:rPr>
                <w:b/>
                <w:i/>
                <w:noProof/>
              </w:rPr>
            </w:pPr>
          </w:p>
        </w:tc>
        <w:tc>
          <w:tcPr>
            <w:tcW w:w="6946" w:type="dxa"/>
            <w:gridSpan w:val="9"/>
            <w:tcBorders>
              <w:right w:val="single" w:sz="4" w:space="0" w:color="auto"/>
            </w:tcBorders>
          </w:tcPr>
          <w:p w14:paraId="1A07C1EE" w14:textId="77777777" w:rsidR="00CB0372" w:rsidRDefault="00CB0372" w:rsidP="009308F5">
            <w:pPr>
              <w:pStyle w:val="CRCoverPage"/>
              <w:spacing w:after="0"/>
              <w:rPr>
                <w:noProof/>
              </w:rPr>
            </w:pPr>
          </w:p>
        </w:tc>
      </w:tr>
      <w:tr w:rsidR="00CB0372" w14:paraId="1AE65D84" w14:textId="77777777" w:rsidTr="009308F5">
        <w:tc>
          <w:tcPr>
            <w:tcW w:w="2694" w:type="dxa"/>
            <w:gridSpan w:val="2"/>
            <w:tcBorders>
              <w:left w:val="single" w:sz="4" w:space="0" w:color="auto"/>
              <w:bottom w:val="single" w:sz="4" w:space="0" w:color="auto"/>
            </w:tcBorders>
          </w:tcPr>
          <w:p w14:paraId="564E8AE1" w14:textId="77777777" w:rsidR="00CB0372" w:rsidRDefault="00CB0372" w:rsidP="00930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2B8C0" w14:textId="4B321BA5" w:rsidR="00CB0372" w:rsidRDefault="00E05F58" w:rsidP="00E05F58">
            <w:pPr>
              <w:pStyle w:val="CRCoverPage"/>
              <w:ind w:left="100"/>
              <w:rPr>
                <w:noProof/>
              </w:rPr>
            </w:pPr>
            <w:r>
              <w:rPr>
                <w:noProof/>
                <w:lang w:val="sv-SE"/>
              </w:rPr>
              <w:t xml:space="preserve">Test point analysis in </w:t>
            </w:r>
            <w:r w:rsidRPr="00E05F58">
              <w:rPr>
                <w:noProof/>
                <w:lang w:val="sv-SE"/>
              </w:rPr>
              <w:t>R5-215164</w:t>
            </w:r>
            <w:r>
              <w:rPr>
                <w:noProof/>
                <w:lang w:val="sv-SE"/>
              </w:rPr>
              <w:t>.</w:t>
            </w:r>
          </w:p>
        </w:tc>
      </w:tr>
      <w:tr w:rsidR="00CB0372" w:rsidRPr="008863B9" w14:paraId="13D382FD" w14:textId="77777777" w:rsidTr="009308F5">
        <w:tc>
          <w:tcPr>
            <w:tcW w:w="2694" w:type="dxa"/>
            <w:gridSpan w:val="2"/>
            <w:tcBorders>
              <w:top w:val="single" w:sz="4" w:space="0" w:color="auto"/>
              <w:bottom w:val="single" w:sz="4" w:space="0" w:color="auto"/>
            </w:tcBorders>
          </w:tcPr>
          <w:p w14:paraId="129E5A89" w14:textId="77777777" w:rsidR="00CB0372" w:rsidRPr="008863B9" w:rsidRDefault="00CB0372" w:rsidP="00930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03FB7B" w14:textId="77777777" w:rsidR="00CB0372" w:rsidRPr="008863B9" w:rsidRDefault="00CB0372" w:rsidP="009308F5">
            <w:pPr>
              <w:pStyle w:val="CRCoverPage"/>
              <w:spacing w:after="0"/>
              <w:ind w:left="100"/>
              <w:rPr>
                <w:noProof/>
                <w:sz w:val="8"/>
                <w:szCs w:val="8"/>
              </w:rPr>
            </w:pPr>
          </w:p>
        </w:tc>
      </w:tr>
      <w:tr w:rsidR="00CB0372" w14:paraId="32BD303E" w14:textId="77777777" w:rsidTr="009308F5">
        <w:tc>
          <w:tcPr>
            <w:tcW w:w="2694" w:type="dxa"/>
            <w:gridSpan w:val="2"/>
            <w:tcBorders>
              <w:top w:val="single" w:sz="4" w:space="0" w:color="auto"/>
              <w:left w:val="single" w:sz="4" w:space="0" w:color="auto"/>
              <w:bottom w:val="single" w:sz="4" w:space="0" w:color="auto"/>
            </w:tcBorders>
          </w:tcPr>
          <w:p w14:paraId="3454ED91" w14:textId="77777777" w:rsidR="00CB0372" w:rsidRDefault="00CB0372" w:rsidP="00930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A9C5B" w14:textId="77777777" w:rsidR="00CB0372" w:rsidRDefault="00CB0372" w:rsidP="009308F5">
            <w:pPr>
              <w:pStyle w:val="CRCoverPage"/>
              <w:spacing w:after="0"/>
              <w:ind w:left="100"/>
              <w:rPr>
                <w:noProof/>
              </w:rPr>
            </w:pPr>
          </w:p>
        </w:tc>
      </w:tr>
    </w:tbl>
    <w:p w14:paraId="1EF0848E" w14:textId="77777777" w:rsidR="00CB0372" w:rsidRDefault="00CB0372" w:rsidP="00CB0372">
      <w:pPr>
        <w:pStyle w:val="CRCoverPage"/>
        <w:spacing w:after="0"/>
        <w:rPr>
          <w:noProof/>
          <w:sz w:val="8"/>
          <w:szCs w:val="8"/>
        </w:rPr>
      </w:pPr>
    </w:p>
    <w:p w14:paraId="3E9B9F94" w14:textId="77777777" w:rsidR="00454708" w:rsidRDefault="00454708" w:rsidP="00454708">
      <w:pPr>
        <w:pStyle w:val="CRCoverPage"/>
        <w:spacing w:after="0"/>
        <w:rPr>
          <w:noProof/>
          <w:sz w:val="8"/>
          <w:szCs w:val="8"/>
        </w:rPr>
      </w:pPr>
    </w:p>
    <w:p w14:paraId="7345B373" w14:textId="77777777" w:rsidR="00454708" w:rsidRDefault="00454708" w:rsidP="00454708">
      <w:pPr>
        <w:rPr>
          <w:noProof/>
        </w:rPr>
        <w:sectPr w:rsidR="00454708">
          <w:headerReference w:type="even" r:id="rId12"/>
          <w:footnotePr>
            <w:numRestart w:val="eachSect"/>
          </w:footnotePr>
          <w:pgSz w:w="11907" w:h="16840" w:code="9"/>
          <w:pgMar w:top="1418" w:right="1134" w:bottom="1134" w:left="1134" w:header="680" w:footer="567" w:gutter="0"/>
          <w:cols w:space="720"/>
        </w:sectPr>
      </w:pPr>
    </w:p>
    <w:p w14:paraId="540235F1" w14:textId="77777777" w:rsidR="00454708" w:rsidRPr="00E947CE" w:rsidRDefault="00454708" w:rsidP="00454708">
      <w:pPr>
        <w:pStyle w:val="CRCoverPage"/>
        <w:spacing w:after="0"/>
        <w:rPr>
          <w:noProof/>
          <w:sz w:val="8"/>
          <w:szCs w:val="8"/>
        </w:rPr>
      </w:pPr>
    </w:p>
    <w:p w14:paraId="637A59D7" w14:textId="50CC3909" w:rsidR="00454708" w:rsidRPr="00E947CE" w:rsidRDefault="00454708" w:rsidP="006868F9">
      <w:pPr>
        <w:pStyle w:val="Heading2"/>
        <w:rPr>
          <w:rFonts w:cs="Arial"/>
          <w:color w:val="0033CC"/>
          <w:sz w:val="28"/>
          <w:szCs w:val="28"/>
          <w:lang w:val="en-US"/>
        </w:rPr>
      </w:pPr>
      <w:r w:rsidRPr="00E947CE">
        <w:rPr>
          <w:rFonts w:cs="Arial"/>
          <w:color w:val="0033CC"/>
          <w:sz w:val="28"/>
          <w:szCs w:val="28"/>
          <w:lang w:val="en-US"/>
        </w:rPr>
        <w:t>[Start of changes]</w:t>
      </w:r>
    </w:p>
    <w:p w14:paraId="6B9764DA" w14:textId="77777777" w:rsidR="00D6603F" w:rsidRPr="007E23A1" w:rsidRDefault="00D6603F" w:rsidP="004E212C">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7E23A1">
        <w:t>6.2.3.4.1</w:t>
      </w:r>
      <w:bookmarkEnd w:id="1"/>
      <w:r w:rsidRPr="007E23A1">
        <w:tab/>
        <w:t>Initial conditions</w:t>
      </w:r>
      <w:bookmarkEnd w:id="2"/>
      <w:bookmarkEnd w:id="3"/>
      <w:bookmarkEnd w:id="4"/>
      <w:bookmarkEnd w:id="5"/>
      <w:bookmarkEnd w:id="6"/>
      <w:bookmarkEnd w:id="7"/>
      <w:bookmarkEnd w:id="8"/>
    </w:p>
    <w:p w14:paraId="2A04E433" w14:textId="77777777" w:rsidR="00CF5BF4" w:rsidRPr="007E23A1" w:rsidRDefault="00CF5BF4" w:rsidP="00CF5BF4">
      <w:r w:rsidRPr="007E23A1">
        <w:t>Initial conditions are a set of test configurations the UE needs to be tested in and the steps for the SS to take with the UE to reach the correct measurement state.</w:t>
      </w:r>
    </w:p>
    <w:p w14:paraId="7FCD8C62" w14:textId="77777777" w:rsidR="00ED4F75" w:rsidRPr="007E23A1" w:rsidRDefault="00CF5BF4" w:rsidP="00ED4F75">
      <w:bookmarkStart w:id="9"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r w:rsidR="00713D95" w:rsidRPr="007E23A1">
        <w:t>s</w:t>
      </w:r>
      <w:r w:rsidRPr="007E23A1">
        <w:t xml:space="preserve"> </w:t>
      </w:r>
      <w:r w:rsidR="00611103" w:rsidRPr="007E23A1">
        <w:t>6.2.3.4.1-</w:t>
      </w:r>
      <w:r w:rsidR="00713D95" w:rsidRPr="007E23A1">
        <w:t>1 to 6.2.3.4.</w:t>
      </w:r>
      <w:r w:rsidR="006A051F" w:rsidRPr="007E23A1">
        <w:t>1-26</w:t>
      </w:r>
      <w:r w:rsidRPr="007E23A1">
        <w:t>. The details of the uplink reference measurement channels (RMCs) are specified in Annex A.2. Configurations of PDSCH and PDCCH before measurement are specified in Annex C.2</w:t>
      </w:r>
    </w:p>
    <w:p w14:paraId="18B34CAD" w14:textId="5965AE7E" w:rsidR="00CF5BF4" w:rsidRPr="007E23A1" w:rsidRDefault="00ED4F75" w:rsidP="00CF5BF4">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9"/>
    <w:p w14:paraId="31913BA6" w14:textId="2C8DC365" w:rsidR="00CF5BF4" w:rsidRPr="007E23A1" w:rsidRDefault="00CF5BF4" w:rsidP="006E17A3">
      <w:pPr>
        <w:pStyle w:val="TH"/>
      </w:pPr>
      <w:r w:rsidRPr="007E23A1">
        <w:lastRenderedPageBreak/>
        <w:t xml:space="preserve">Table 6.2.3.4.1-1: Test Configuration table for </w:t>
      </w:r>
      <w:r w:rsidR="005578A5" w:rsidRPr="007E23A1">
        <w:t xml:space="preserve">NS_06 and </w:t>
      </w:r>
      <w:r w:rsidRPr="007E23A1">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 w:date="2021-08-05T21:3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3"/>
        <w:gridCol w:w="994"/>
        <w:gridCol w:w="711"/>
        <w:gridCol w:w="849"/>
        <w:gridCol w:w="2138"/>
        <w:gridCol w:w="553"/>
        <w:gridCol w:w="2075"/>
        <w:gridCol w:w="1608"/>
        <w:tblGridChange w:id="11">
          <w:tblGrid>
            <w:gridCol w:w="589"/>
            <w:gridCol w:w="114"/>
            <w:gridCol w:w="674"/>
            <w:gridCol w:w="320"/>
            <w:gridCol w:w="468"/>
            <w:gridCol w:w="243"/>
            <w:gridCol w:w="545"/>
            <w:gridCol w:w="304"/>
            <w:gridCol w:w="2138"/>
            <w:gridCol w:w="2"/>
            <w:gridCol w:w="551"/>
            <w:gridCol w:w="2075"/>
            <w:gridCol w:w="1"/>
            <w:gridCol w:w="1607"/>
          </w:tblGrid>
        </w:tblGridChange>
      </w:tblGrid>
      <w:tr w:rsidR="00E91A89" w:rsidRPr="007E23A1" w14:paraId="3AD97807" w14:textId="77777777" w:rsidTr="00D85535">
        <w:tc>
          <w:tcPr>
            <w:tcW w:w="5000" w:type="pct"/>
            <w:gridSpan w:val="8"/>
            <w:tcBorders>
              <w:top w:val="single" w:sz="4" w:space="0" w:color="auto"/>
              <w:left w:val="single" w:sz="4" w:space="0" w:color="auto"/>
              <w:bottom w:val="single" w:sz="4" w:space="0" w:color="auto"/>
              <w:right w:val="single" w:sz="4" w:space="0" w:color="auto"/>
            </w:tcBorders>
            <w:tcPrChange w:id="12" w:author="///" w:date="2021-08-05T21:32:00Z">
              <w:tcPr>
                <w:tcW w:w="5000" w:type="pct"/>
                <w:gridSpan w:val="14"/>
                <w:tcBorders>
                  <w:top w:val="single" w:sz="4" w:space="0" w:color="auto"/>
                  <w:left w:val="single" w:sz="4" w:space="0" w:color="auto"/>
                  <w:bottom w:val="single" w:sz="4" w:space="0" w:color="auto"/>
                  <w:right w:val="single" w:sz="4" w:space="0" w:color="auto"/>
                </w:tcBorders>
              </w:tcPr>
            </w:tcPrChange>
          </w:tcPr>
          <w:p w14:paraId="2BAA2EFD" w14:textId="77777777" w:rsidR="00CF5BF4" w:rsidRPr="007E23A1" w:rsidRDefault="00CF5BF4" w:rsidP="00D83F7B">
            <w:pPr>
              <w:pStyle w:val="TAH"/>
              <w:rPr>
                <w:lang w:eastAsia="zh-CN"/>
              </w:rPr>
            </w:pPr>
            <w:r w:rsidRPr="007E23A1">
              <w:rPr>
                <w:lang w:eastAsia="zh-CN"/>
              </w:rPr>
              <w:t>Initial Conditions</w:t>
            </w:r>
          </w:p>
        </w:tc>
      </w:tr>
      <w:tr w:rsidR="00E91A89" w:rsidRPr="007E23A1" w14:paraId="70EF67AF" w14:textId="77777777" w:rsidTr="00D85535">
        <w:tc>
          <w:tcPr>
            <w:tcW w:w="3088" w:type="pct"/>
            <w:gridSpan w:val="6"/>
            <w:tcPrChange w:id="13" w:author="///" w:date="2021-08-05T21:32:00Z">
              <w:tcPr>
                <w:tcW w:w="3088" w:type="pct"/>
                <w:gridSpan w:val="11"/>
              </w:tcPr>
            </w:tcPrChange>
          </w:tcPr>
          <w:p w14:paraId="43DE6F65" w14:textId="77777777" w:rsidR="00CF5BF4" w:rsidRPr="007E23A1" w:rsidRDefault="00CF5BF4" w:rsidP="00D83F7B">
            <w:pPr>
              <w:pStyle w:val="TAL"/>
            </w:pPr>
            <w:r w:rsidRPr="007E23A1">
              <w:t>Test Environment as specified in TS 38.508-1 [5] subclause 4.1</w:t>
            </w:r>
          </w:p>
        </w:tc>
        <w:tc>
          <w:tcPr>
            <w:tcW w:w="1912" w:type="pct"/>
            <w:gridSpan w:val="2"/>
            <w:vAlign w:val="center"/>
            <w:tcPrChange w:id="14" w:author="///" w:date="2021-08-05T21:32:00Z">
              <w:tcPr>
                <w:tcW w:w="1912" w:type="pct"/>
                <w:gridSpan w:val="3"/>
                <w:vAlign w:val="center"/>
              </w:tcPr>
            </w:tcPrChange>
          </w:tcPr>
          <w:p w14:paraId="47646123" w14:textId="77777777" w:rsidR="00CF5BF4" w:rsidRPr="007E23A1" w:rsidRDefault="00CF5BF4" w:rsidP="00D83F7B">
            <w:pPr>
              <w:pStyle w:val="TAL"/>
            </w:pPr>
            <w:r w:rsidRPr="007E23A1">
              <w:t>Normal</w:t>
            </w:r>
          </w:p>
        </w:tc>
      </w:tr>
      <w:tr w:rsidR="00E91A89" w:rsidRPr="007E23A1" w14:paraId="4FDEA871" w14:textId="77777777" w:rsidTr="00D85535">
        <w:tc>
          <w:tcPr>
            <w:tcW w:w="3088" w:type="pct"/>
            <w:gridSpan w:val="6"/>
            <w:tcPrChange w:id="15" w:author="///" w:date="2021-08-05T21:32:00Z">
              <w:tcPr>
                <w:tcW w:w="3088" w:type="pct"/>
                <w:gridSpan w:val="11"/>
              </w:tcPr>
            </w:tcPrChange>
          </w:tcPr>
          <w:p w14:paraId="2B699AF6" w14:textId="77777777" w:rsidR="00CF5BF4" w:rsidRPr="007E23A1" w:rsidRDefault="00CF5BF4" w:rsidP="00D83F7B">
            <w:pPr>
              <w:pStyle w:val="TAL"/>
            </w:pPr>
            <w:r w:rsidRPr="007E23A1">
              <w:t>Test Frequencies as specified in TS 38.508-1 [5] subclause 4.3.1</w:t>
            </w:r>
          </w:p>
        </w:tc>
        <w:tc>
          <w:tcPr>
            <w:tcW w:w="1912" w:type="pct"/>
            <w:gridSpan w:val="2"/>
            <w:vAlign w:val="center"/>
            <w:tcPrChange w:id="16" w:author="///" w:date="2021-08-05T21:32:00Z">
              <w:tcPr>
                <w:tcW w:w="1912" w:type="pct"/>
                <w:gridSpan w:val="3"/>
                <w:vAlign w:val="center"/>
              </w:tcPr>
            </w:tcPrChange>
          </w:tcPr>
          <w:p w14:paraId="0D6AA8E9" w14:textId="77777777" w:rsidR="00CF5BF4" w:rsidRPr="007E23A1" w:rsidRDefault="00CF5BF4" w:rsidP="00D83F7B">
            <w:pPr>
              <w:pStyle w:val="TAL"/>
            </w:pPr>
            <w:r w:rsidRPr="007E23A1">
              <w:t>Low range</w:t>
            </w:r>
            <w:r w:rsidR="008822A1" w:rsidRPr="007E23A1">
              <w:t>,</w:t>
            </w:r>
            <w:r w:rsidRPr="007E23A1">
              <w:t xml:space="preserve"> High range</w:t>
            </w:r>
          </w:p>
        </w:tc>
      </w:tr>
      <w:tr w:rsidR="00E91A89" w:rsidRPr="007E23A1" w14:paraId="1D19687E" w14:textId="77777777" w:rsidTr="00D85535">
        <w:tc>
          <w:tcPr>
            <w:tcW w:w="3088" w:type="pct"/>
            <w:gridSpan w:val="6"/>
            <w:tcPrChange w:id="17" w:author="///" w:date="2021-08-05T21:32:00Z">
              <w:tcPr>
                <w:tcW w:w="3088" w:type="pct"/>
                <w:gridSpan w:val="11"/>
              </w:tcPr>
            </w:tcPrChange>
          </w:tcPr>
          <w:p w14:paraId="2BF0E0ED" w14:textId="77777777" w:rsidR="00CF5BF4" w:rsidRPr="007E23A1" w:rsidRDefault="00CF5BF4" w:rsidP="00D83F7B">
            <w:pPr>
              <w:pStyle w:val="TAL"/>
            </w:pPr>
            <w:r w:rsidRPr="007E23A1">
              <w:t>Test Channel Bandwidths as specified in TS 38.508-1 [5] subclause 4.3.1</w:t>
            </w:r>
          </w:p>
        </w:tc>
        <w:tc>
          <w:tcPr>
            <w:tcW w:w="1912" w:type="pct"/>
            <w:gridSpan w:val="2"/>
            <w:vAlign w:val="center"/>
            <w:tcPrChange w:id="18" w:author="///" w:date="2021-08-05T21:32:00Z">
              <w:tcPr>
                <w:tcW w:w="1912" w:type="pct"/>
                <w:gridSpan w:val="3"/>
                <w:vAlign w:val="center"/>
              </w:tcPr>
            </w:tcPrChange>
          </w:tcPr>
          <w:p w14:paraId="52F1B0D3"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4928B623" w14:textId="77777777" w:rsidTr="00D85535">
        <w:tc>
          <w:tcPr>
            <w:tcW w:w="3088" w:type="pct"/>
            <w:gridSpan w:val="6"/>
            <w:tcPrChange w:id="19" w:author="///" w:date="2021-08-05T21:32:00Z">
              <w:tcPr>
                <w:tcW w:w="3088" w:type="pct"/>
                <w:gridSpan w:val="11"/>
              </w:tcPr>
            </w:tcPrChange>
          </w:tcPr>
          <w:p w14:paraId="72CA7B71" w14:textId="77777777" w:rsidR="00CF5BF4" w:rsidRPr="007E23A1" w:rsidRDefault="00CF5BF4" w:rsidP="00D83F7B">
            <w:pPr>
              <w:pStyle w:val="TAL"/>
            </w:pPr>
            <w:r w:rsidRPr="007E23A1">
              <w:t>Test SCS as specified in Table 5.3.5-1</w:t>
            </w:r>
          </w:p>
        </w:tc>
        <w:tc>
          <w:tcPr>
            <w:tcW w:w="1912" w:type="pct"/>
            <w:gridSpan w:val="2"/>
            <w:vAlign w:val="center"/>
            <w:tcPrChange w:id="20" w:author="///" w:date="2021-08-05T21:32:00Z">
              <w:tcPr>
                <w:tcW w:w="1912" w:type="pct"/>
                <w:gridSpan w:val="3"/>
                <w:vAlign w:val="center"/>
              </w:tcPr>
            </w:tcPrChange>
          </w:tcPr>
          <w:p w14:paraId="5CEE9DCD"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6888A38B" w14:textId="77777777" w:rsidTr="00D85535">
        <w:tc>
          <w:tcPr>
            <w:tcW w:w="5000" w:type="pct"/>
            <w:gridSpan w:val="8"/>
            <w:tcPrChange w:id="21" w:author="///" w:date="2021-08-05T21:32:00Z">
              <w:tcPr>
                <w:tcW w:w="5000" w:type="pct"/>
                <w:gridSpan w:val="14"/>
              </w:tcPr>
            </w:tcPrChange>
          </w:tcPr>
          <w:p w14:paraId="39E02F70" w14:textId="77777777" w:rsidR="00CF5BF4" w:rsidRPr="007E23A1" w:rsidRDefault="00CF5BF4" w:rsidP="00D83F7B">
            <w:pPr>
              <w:pStyle w:val="TAH"/>
            </w:pPr>
            <w:r w:rsidRPr="007E23A1">
              <w:t>A-MPR test parameters for NS_35</w:t>
            </w:r>
          </w:p>
        </w:tc>
      </w:tr>
      <w:tr w:rsidR="00E91A89" w:rsidRPr="007E23A1" w14:paraId="20F99CF0" w14:textId="77777777" w:rsidTr="00D85535">
        <w:tc>
          <w:tcPr>
            <w:tcW w:w="365" w:type="pct"/>
            <w:shd w:val="clear" w:color="auto" w:fill="auto"/>
            <w:tcPrChange w:id="22" w:author="///" w:date="2021-08-05T21:33:00Z">
              <w:tcPr>
                <w:tcW w:w="306" w:type="pct"/>
                <w:shd w:val="clear" w:color="auto" w:fill="auto"/>
              </w:tcPr>
            </w:tcPrChange>
          </w:tcPr>
          <w:p w14:paraId="5CF6ECC0" w14:textId="77777777" w:rsidR="00CF5BF4" w:rsidRPr="007E23A1" w:rsidRDefault="00CF5BF4" w:rsidP="00D83F7B">
            <w:pPr>
              <w:pStyle w:val="TAH"/>
              <w:rPr>
                <w:lang w:eastAsia="zh-CN"/>
              </w:rPr>
            </w:pPr>
          </w:p>
        </w:tc>
        <w:tc>
          <w:tcPr>
            <w:tcW w:w="516" w:type="pct"/>
            <w:shd w:val="clear" w:color="auto" w:fill="auto"/>
            <w:tcPrChange w:id="23" w:author="///" w:date="2021-08-05T21:33:00Z">
              <w:tcPr>
                <w:tcW w:w="409" w:type="pct"/>
                <w:gridSpan w:val="2"/>
                <w:shd w:val="clear" w:color="auto" w:fill="auto"/>
              </w:tcPr>
            </w:tcPrChange>
          </w:tcPr>
          <w:p w14:paraId="07E5791D" w14:textId="77777777" w:rsidR="00CF5BF4" w:rsidRPr="007E23A1" w:rsidRDefault="00CF5BF4" w:rsidP="00D83F7B">
            <w:pPr>
              <w:pStyle w:val="TAH"/>
              <w:rPr>
                <w:lang w:eastAsia="zh-CN"/>
              </w:rPr>
            </w:pPr>
          </w:p>
        </w:tc>
        <w:tc>
          <w:tcPr>
            <w:tcW w:w="369" w:type="pct"/>
            <w:tcPrChange w:id="24" w:author="///" w:date="2021-08-05T21:33:00Z">
              <w:tcPr>
                <w:tcW w:w="409" w:type="pct"/>
                <w:gridSpan w:val="2"/>
              </w:tcPr>
            </w:tcPrChange>
          </w:tcPr>
          <w:p w14:paraId="09640E94" w14:textId="77777777" w:rsidR="00CF5BF4" w:rsidRPr="007E23A1" w:rsidRDefault="00CF5BF4" w:rsidP="00D83F7B">
            <w:pPr>
              <w:pStyle w:val="TAH"/>
            </w:pPr>
          </w:p>
        </w:tc>
        <w:tc>
          <w:tcPr>
            <w:tcW w:w="441" w:type="pct"/>
            <w:tcPrChange w:id="25" w:author="///" w:date="2021-08-05T21:33:00Z">
              <w:tcPr>
                <w:tcW w:w="409" w:type="pct"/>
                <w:gridSpan w:val="2"/>
              </w:tcPr>
            </w:tcPrChange>
          </w:tcPr>
          <w:p w14:paraId="5E8FEA5A" w14:textId="77777777" w:rsidR="00CF5BF4" w:rsidRPr="007E23A1" w:rsidRDefault="00CF5BF4" w:rsidP="00D83F7B">
            <w:pPr>
              <w:pStyle w:val="TAH"/>
            </w:pPr>
          </w:p>
        </w:tc>
        <w:tc>
          <w:tcPr>
            <w:tcW w:w="1110" w:type="pct"/>
            <w:tcBorders>
              <w:bottom w:val="single" w:sz="4" w:space="0" w:color="auto"/>
            </w:tcBorders>
            <w:shd w:val="clear" w:color="auto" w:fill="auto"/>
            <w:tcPrChange w:id="26" w:author="///" w:date="2021-08-05T21:33:00Z">
              <w:tcPr>
                <w:tcW w:w="1269" w:type="pct"/>
                <w:gridSpan w:val="3"/>
                <w:tcBorders>
                  <w:bottom w:val="single" w:sz="4" w:space="0" w:color="auto"/>
                </w:tcBorders>
                <w:shd w:val="clear" w:color="auto" w:fill="auto"/>
              </w:tcPr>
            </w:tcPrChange>
          </w:tcPr>
          <w:p w14:paraId="521E6D70" w14:textId="77777777" w:rsidR="00CF5BF4" w:rsidRPr="007E23A1" w:rsidRDefault="00CF5BF4" w:rsidP="00D83F7B">
            <w:pPr>
              <w:pStyle w:val="TAH"/>
            </w:pPr>
            <w:r w:rsidRPr="007E23A1">
              <w:t>Downlink Configuration</w:t>
            </w:r>
          </w:p>
        </w:tc>
        <w:tc>
          <w:tcPr>
            <w:tcW w:w="2200" w:type="pct"/>
            <w:gridSpan w:val="3"/>
            <w:tcPrChange w:id="27" w:author="///" w:date="2021-08-05T21:33:00Z">
              <w:tcPr>
                <w:tcW w:w="2198" w:type="pct"/>
                <w:gridSpan w:val="4"/>
              </w:tcPr>
            </w:tcPrChange>
          </w:tcPr>
          <w:p w14:paraId="74594D5B" w14:textId="77777777" w:rsidR="00CF5BF4" w:rsidRPr="007E23A1" w:rsidRDefault="00CF5BF4" w:rsidP="00D83F7B">
            <w:pPr>
              <w:pStyle w:val="TAH"/>
              <w:rPr>
                <w:lang w:eastAsia="zh-CN"/>
              </w:rPr>
            </w:pPr>
            <w:r w:rsidRPr="007E23A1">
              <w:t>Uplink Configuration</w:t>
            </w:r>
          </w:p>
        </w:tc>
      </w:tr>
      <w:tr w:rsidR="00E91A89" w:rsidRPr="007E23A1" w14:paraId="702F6D73" w14:textId="77777777" w:rsidTr="00D85535">
        <w:tc>
          <w:tcPr>
            <w:tcW w:w="365" w:type="pct"/>
            <w:shd w:val="clear" w:color="auto" w:fill="auto"/>
            <w:tcPrChange w:id="28" w:author="///" w:date="2021-08-05T21:33:00Z">
              <w:tcPr>
                <w:tcW w:w="306" w:type="pct"/>
                <w:shd w:val="clear" w:color="auto" w:fill="auto"/>
              </w:tcPr>
            </w:tcPrChange>
          </w:tcPr>
          <w:p w14:paraId="230666DA" w14:textId="77777777" w:rsidR="00CF5BF4" w:rsidRPr="007E23A1" w:rsidRDefault="00CF5BF4" w:rsidP="00D83F7B">
            <w:pPr>
              <w:pStyle w:val="TAH"/>
              <w:rPr>
                <w:lang w:eastAsia="zh-CN"/>
              </w:rPr>
            </w:pPr>
            <w:r w:rsidRPr="007E23A1">
              <w:rPr>
                <w:lang w:eastAsia="zh-CN"/>
              </w:rPr>
              <w:t>Test ID</w:t>
            </w:r>
          </w:p>
        </w:tc>
        <w:tc>
          <w:tcPr>
            <w:tcW w:w="516" w:type="pct"/>
            <w:shd w:val="clear" w:color="auto" w:fill="auto"/>
            <w:tcPrChange w:id="29" w:author="///" w:date="2021-08-05T21:33:00Z">
              <w:tcPr>
                <w:tcW w:w="409" w:type="pct"/>
                <w:gridSpan w:val="2"/>
                <w:shd w:val="clear" w:color="auto" w:fill="auto"/>
              </w:tcPr>
            </w:tcPrChange>
          </w:tcPr>
          <w:p w14:paraId="47A46D7F" w14:textId="77777777" w:rsidR="00CF5BF4" w:rsidRPr="007E23A1" w:rsidRDefault="00CF5BF4" w:rsidP="00D83F7B">
            <w:pPr>
              <w:pStyle w:val="TAH"/>
              <w:rPr>
                <w:lang w:eastAsia="zh-CN"/>
              </w:rPr>
            </w:pPr>
            <w:r w:rsidRPr="007E23A1">
              <w:t>Freq</w:t>
            </w:r>
          </w:p>
        </w:tc>
        <w:tc>
          <w:tcPr>
            <w:tcW w:w="369" w:type="pct"/>
            <w:tcPrChange w:id="30" w:author="///" w:date="2021-08-05T21:33:00Z">
              <w:tcPr>
                <w:tcW w:w="409" w:type="pct"/>
                <w:gridSpan w:val="2"/>
              </w:tcPr>
            </w:tcPrChange>
          </w:tcPr>
          <w:p w14:paraId="0A0972BD" w14:textId="77777777" w:rsidR="00CF5BF4" w:rsidRPr="007E23A1" w:rsidRDefault="00CF5BF4" w:rsidP="00D83F7B">
            <w:pPr>
              <w:pStyle w:val="TAC"/>
              <w:rPr>
                <w:b/>
              </w:rPr>
            </w:pPr>
            <w:r w:rsidRPr="007E23A1">
              <w:rPr>
                <w:b/>
              </w:rPr>
              <w:t>ChBw</w:t>
            </w:r>
          </w:p>
        </w:tc>
        <w:tc>
          <w:tcPr>
            <w:tcW w:w="441" w:type="pct"/>
            <w:tcPrChange w:id="31" w:author="///" w:date="2021-08-05T21:33:00Z">
              <w:tcPr>
                <w:tcW w:w="409" w:type="pct"/>
                <w:gridSpan w:val="2"/>
              </w:tcPr>
            </w:tcPrChange>
          </w:tcPr>
          <w:p w14:paraId="278368B8" w14:textId="77777777" w:rsidR="00CF5BF4" w:rsidRPr="007E23A1" w:rsidRDefault="00CF5BF4" w:rsidP="00D83F7B">
            <w:pPr>
              <w:pStyle w:val="TAC"/>
              <w:rPr>
                <w:b/>
              </w:rPr>
            </w:pPr>
            <w:r w:rsidRPr="007E23A1">
              <w:rPr>
                <w:b/>
              </w:rPr>
              <w:t>SCS</w:t>
            </w:r>
          </w:p>
        </w:tc>
        <w:tc>
          <w:tcPr>
            <w:tcW w:w="1110" w:type="pct"/>
            <w:tcBorders>
              <w:top w:val="single" w:sz="4" w:space="0" w:color="auto"/>
              <w:bottom w:val="single" w:sz="4" w:space="0" w:color="auto"/>
            </w:tcBorders>
            <w:shd w:val="clear" w:color="auto" w:fill="auto"/>
            <w:tcPrChange w:id="32" w:author="///" w:date="2021-08-05T21:33:00Z">
              <w:tcPr>
                <w:tcW w:w="1269" w:type="pct"/>
                <w:gridSpan w:val="3"/>
                <w:tcBorders>
                  <w:top w:val="single" w:sz="4" w:space="0" w:color="auto"/>
                  <w:bottom w:val="single" w:sz="4" w:space="0" w:color="auto"/>
                </w:tcBorders>
                <w:shd w:val="clear" w:color="auto" w:fill="auto"/>
              </w:tcPr>
            </w:tcPrChange>
          </w:tcPr>
          <w:p w14:paraId="77552D30" w14:textId="77777777" w:rsidR="00CF5BF4" w:rsidRPr="007E23A1" w:rsidRDefault="00CF5BF4" w:rsidP="00D83F7B">
            <w:pPr>
              <w:pStyle w:val="TAC"/>
            </w:pPr>
            <w:r w:rsidRPr="007E23A1">
              <w:t>N/A for A-MPR testing.</w:t>
            </w:r>
          </w:p>
        </w:tc>
        <w:tc>
          <w:tcPr>
            <w:tcW w:w="1364" w:type="pct"/>
            <w:gridSpan w:val="2"/>
            <w:tcPrChange w:id="33" w:author="///" w:date="2021-08-05T21:33:00Z">
              <w:tcPr>
                <w:tcW w:w="1364" w:type="pct"/>
                <w:gridSpan w:val="3"/>
              </w:tcPr>
            </w:tcPrChange>
          </w:tcPr>
          <w:p w14:paraId="19B37C2E" w14:textId="77777777" w:rsidR="00765F63" w:rsidRPr="007E23A1" w:rsidRDefault="00CF5BF4" w:rsidP="00D83F7B">
            <w:pPr>
              <w:pStyle w:val="TAH"/>
              <w:rPr>
                <w:lang w:eastAsia="zh-CN"/>
              </w:rPr>
            </w:pPr>
            <w:r w:rsidRPr="007E23A1">
              <w:rPr>
                <w:lang w:eastAsia="zh-CN"/>
              </w:rPr>
              <w:t>Modulation</w:t>
            </w:r>
          </w:p>
          <w:p w14:paraId="15AFC05D" w14:textId="77777777" w:rsidR="00CF5BF4" w:rsidRPr="007E23A1" w:rsidRDefault="00765F63" w:rsidP="00D83F7B">
            <w:pPr>
              <w:pStyle w:val="TAH"/>
              <w:rPr>
                <w:lang w:eastAsia="zh-CN"/>
              </w:rPr>
            </w:pPr>
            <w:r w:rsidRPr="007E23A1">
              <w:rPr>
                <w:lang w:eastAsia="zh-CN"/>
              </w:rPr>
              <w:t>(NOTE 2)</w:t>
            </w:r>
          </w:p>
        </w:tc>
        <w:tc>
          <w:tcPr>
            <w:tcW w:w="836" w:type="pct"/>
            <w:shd w:val="clear" w:color="auto" w:fill="auto"/>
            <w:tcPrChange w:id="34" w:author="///" w:date="2021-08-05T21:33:00Z">
              <w:tcPr>
                <w:tcW w:w="834" w:type="pct"/>
                <w:shd w:val="clear" w:color="auto" w:fill="auto"/>
              </w:tcPr>
            </w:tcPrChange>
          </w:tcPr>
          <w:p w14:paraId="1273667C" w14:textId="77777777" w:rsidR="00CF5BF4" w:rsidRPr="007E23A1" w:rsidRDefault="00CF5BF4" w:rsidP="00D83F7B">
            <w:pPr>
              <w:pStyle w:val="TAH"/>
              <w:rPr>
                <w:lang w:eastAsia="zh-CN"/>
              </w:rPr>
            </w:pPr>
            <w:r w:rsidRPr="007E23A1">
              <w:rPr>
                <w:lang w:eastAsia="zh-CN"/>
              </w:rPr>
              <w:t>RB allocation (N</w:t>
            </w:r>
            <w:r w:rsidR="00765F63" w:rsidRPr="007E23A1">
              <w:rPr>
                <w:lang w:eastAsia="zh-CN"/>
              </w:rPr>
              <w:t>OTE</w:t>
            </w:r>
            <w:r w:rsidRPr="007E23A1">
              <w:rPr>
                <w:lang w:eastAsia="zh-CN"/>
              </w:rPr>
              <w:t xml:space="preserve"> 1)</w:t>
            </w:r>
          </w:p>
        </w:tc>
      </w:tr>
      <w:tr w:rsidR="00E91A89" w:rsidRPr="007E23A1" w14:paraId="5A71ECFB" w14:textId="77777777" w:rsidTr="00D85535">
        <w:tc>
          <w:tcPr>
            <w:tcW w:w="365" w:type="pct"/>
            <w:shd w:val="clear" w:color="auto" w:fill="auto"/>
            <w:tcPrChange w:id="35" w:author="///" w:date="2021-08-05T21:33:00Z">
              <w:tcPr>
                <w:tcW w:w="306" w:type="pct"/>
                <w:shd w:val="clear" w:color="auto" w:fill="auto"/>
              </w:tcPr>
            </w:tcPrChange>
          </w:tcPr>
          <w:p w14:paraId="6686BCC7" w14:textId="77777777" w:rsidR="00CF5BF4" w:rsidRPr="007E23A1" w:rsidRDefault="00CF5BF4" w:rsidP="00D83F7B">
            <w:pPr>
              <w:pStyle w:val="TAC"/>
            </w:pPr>
            <w:r w:rsidRPr="007E23A1">
              <w:t>1</w:t>
            </w:r>
          </w:p>
        </w:tc>
        <w:tc>
          <w:tcPr>
            <w:tcW w:w="516" w:type="pct"/>
            <w:shd w:val="clear" w:color="auto" w:fill="auto"/>
            <w:tcPrChange w:id="36" w:author="///" w:date="2021-08-05T21:33:00Z">
              <w:tcPr>
                <w:tcW w:w="409" w:type="pct"/>
                <w:gridSpan w:val="2"/>
                <w:shd w:val="clear" w:color="auto" w:fill="auto"/>
              </w:tcPr>
            </w:tcPrChange>
          </w:tcPr>
          <w:p w14:paraId="5A04FCA0" w14:textId="77777777" w:rsidR="00CF5BF4" w:rsidRPr="007E23A1" w:rsidRDefault="00CF5BF4" w:rsidP="00D83F7B">
            <w:pPr>
              <w:pStyle w:val="TAC"/>
            </w:pPr>
            <w:r w:rsidRPr="007E23A1">
              <w:t>Low</w:t>
            </w:r>
          </w:p>
        </w:tc>
        <w:tc>
          <w:tcPr>
            <w:tcW w:w="369" w:type="pct"/>
            <w:tcPrChange w:id="37" w:author="///" w:date="2021-08-05T21:33:00Z">
              <w:tcPr>
                <w:tcW w:w="409" w:type="pct"/>
                <w:gridSpan w:val="2"/>
              </w:tcPr>
            </w:tcPrChange>
          </w:tcPr>
          <w:p w14:paraId="0C5C7A44" w14:textId="77777777" w:rsidR="00CF5BF4" w:rsidRPr="007E23A1" w:rsidRDefault="00CF5BF4" w:rsidP="00D83F7B">
            <w:pPr>
              <w:pStyle w:val="TAC"/>
            </w:pPr>
            <w:r w:rsidRPr="007E23A1">
              <w:t>Default</w:t>
            </w:r>
          </w:p>
        </w:tc>
        <w:tc>
          <w:tcPr>
            <w:tcW w:w="441" w:type="pct"/>
            <w:tcPrChange w:id="38" w:author="///" w:date="2021-08-05T21:33:00Z">
              <w:tcPr>
                <w:tcW w:w="409" w:type="pct"/>
                <w:gridSpan w:val="2"/>
              </w:tcPr>
            </w:tcPrChange>
          </w:tcPr>
          <w:p w14:paraId="52CB4B02" w14:textId="77777777" w:rsidR="00CF5BF4" w:rsidRPr="007E23A1" w:rsidRDefault="00CF5BF4" w:rsidP="00D83F7B">
            <w:pPr>
              <w:pStyle w:val="TAC"/>
            </w:pPr>
            <w:r w:rsidRPr="007E23A1">
              <w:t>Default</w:t>
            </w:r>
          </w:p>
        </w:tc>
        <w:tc>
          <w:tcPr>
            <w:tcW w:w="1110" w:type="pct"/>
            <w:tcBorders>
              <w:top w:val="single" w:sz="4" w:space="0" w:color="auto"/>
              <w:bottom w:val="nil"/>
            </w:tcBorders>
            <w:shd w:val="clear" w:color="auto" w:fill="auto"/>
            <w:tcPrChange w:id="39" w:author="///" w:date="2021-08-05T21:33:00Z">
              <w:tcPr>
                <w:tcW w:w="1269" w:type="pct"/>
                <w:gridSpan w:val="3"/>
                <w:tcBorders>
                  <w:top w:val="single" w:sz="4" w:space="0" w:color="auto"/>
                  <w:bottom w:val="nil"/>
                </w:tcBorders>
                <w:shd w:val="clear" w:color="auto" w:fill="auto"/>
              </w:tcPr>
            </w:tcPrChange>
          </w:tcPr>
          <w:p w14:paraId="5C09706E" w14:textId="77777777" w:rsidR="00CF5BF4" w:rsidRPr="007E23A1" w:rsidRDefault="00CF5BF4" w:rsidP="00D83F7B">
            <w:pPr>
              <w:pStyle w:val="TAC"/>
            </w:pPr>
          </w:p>
        </w:tc>
        <w:tc>
          <w:tcPr>
            <w:tcW w:w="1364" w:type="pct"/>
            <w:gridSpan w:val="2"/>
            <w:tcPrChange w:id="40" w:author="///" w:date="2021-08-05T21:33:00Z">
              <w:tcPr>
                <w:tcW w:w="1364" w:type="pct"/>
                <w:gridSpan w:val="3"/>
              </w:tcPr>
            </w:tcPrChange>
          </w:tcPr>
          <w:p w14:paraId="712B0A98" w14:textId="77777777" w:rsidR="00CF5BF4" w:rsidRPr="007E23A1" w:rsidRDefault="00CF5BF4" w:rsidP="00D83F7B">
            <w:pPr>
              <w:pStyle w:val="TAC"/>
            </w:pPr>
            <w:r w:rsidRPr="007E23A1">
              <w:t>DFT-s-OFDM PI/2 BPSK</w:t>
            </w:r>
          </w:p>
        </w:tc>
        <w:tc>
          <w:tcPr>
            <w:tcW w:w="836" w:type="pct"/>
            <w:shd w:val="clear" w:color="auto" w:fill="auto"/>
            <w:tcPrChange w:id="41" w:author="///" w:date="2021-08-05T21:33:00Z">
              <w:tcPr>
                <w:tcW w:w="834" w:type="pct"/>
                <w:shd w:val="clear" w:color="auto" w:fill="auto"/>
              </w:tcPr>
            </w:tcPrChange>
          </w:tcPr>
          <w:p w14:paraId="1B4252DF" w14:textId="77777777" w:rsidR="00CF5BF4" w:rsidRPr="007E23A1" w:rsidRDefault="00E91A89" w:rsidP="00D83F7B">
            <w:pPr>
              <w:pStyle w:val="TAC"/>
            </w:pPr>
            <w:r w:rsidRPr="007E23A1">
              <w:t>Edge</w:t>
            </w:r>
            <w:r w:rsidR="00CF5BF4" w:rsidRPr="007E23A1">
              <w:t>_1RB_Left</w:t>
            </w:r>
          </w:p>
        </w:tc>
      </w:tr>
      <w:tr w:rsidR="00E91A89" w:rsidRPr="007E23A1" w14:paraId="18152EC8" w14:textId="77777777" w:rsidTr="00D85535">
        <w:tc>
          <w:tcPr>
            <w:tcW w:w="365" w:type="pct"/>
            <w:shd w:val="clear" w:color="auto" w:fill="auto"/>
            <w:tcPrChange w:id="42" w:author="///" w:date="2021-08-05T21:33:00Z">
              <w:tcPr>
                <w:tcW w:w="306" w:type="pct"/>
                <w:shd w:val="clear" w:color="auto" w:fill="auto"/>
              </w:tcPr>
            </w:tcPrChange>
          </w:tcPr>
          <w:p w14:paraId="5F9D4D52" w14:textId="77777777" w:rsidR="00CF5BF4" w:rsidRPr="007E23A1" w:rsidRDefault="00CF5BF4" w:rsidP="00D83F7B">
            <w:pPr>
              <w:pStyle w:val="TAC"/>
            </w:pPr>
            <w:r w:rsidRPr="007E23A1">
              <w:t>2</w:t>
            </w:r>
          </w:p>
        </w:tc>
        <w:tc>
          <w:tcPr>
            <w:tcW w:w="516" w:type="pct"/>
            <w:shd w:val="clear" w:color="auto" w:fill="auto"/>
            <w:tcPrChange w:id="43" w:author="///" w:date="2021-08-05T21:33:00Z">
              <w:tcPr>
                <w:tcW w:w="409" w:type="pct"/>
                <w:gridSpan w:val="2"/>
                <w:shd w:val="clear" w:color="auto" w:fill="auto"/>
              </w:tcPr>
            </w:tcPrChange>
          </w:tcPr>
          <w:p w14:paraId="30AC3176" w14:textId="77777777" w:rsidR="00CF5BF4" w:rsidRPr="007E23A1" w:rsidRDefault="00CF5BF4" w:rsidP="00D83F7B">
            <w:pPr>
              <w:pStyle w:val="TAC"/>
            </w:pPr>
            <w:r w:rsidRPr="007E23A1">
              <w:t>High</w:t>
            </w:r>
          </w:p>
        </w:tc>
        <w:tc>
          <w:tcPr>
            <w:tcW w:w="369" w:type="pct"/>
            <w:tcPrChange w:id="44" w:author="///" w:date="2021-08-05T21:33:00Z">
              <w:tcPr>
                <w:tcW w:w="409" w:type="pct"/>
                <w:gridSpan w:val="2"/>
              </w:tcPr>
            </w:tcPrChange>
          </w:tcPr>
          <w:p w14:paraId="58F23A35" w14:textId="77777777" w:rsidR="00CF5BF4" w:rsidRPr="007E23A1" w:rsidRDefault="00CF5BF4" w:rsidP="00D83F7B">
            <w:pPr>
              <w:pStyle w:val="TAC"/>
            </w:pPr>
          </w:p>
        </w:tc>
        <w:tc>
          <w:tcPr>
            <w:tcW w:w="441" w:type="pct"/>
            <w:tcPrChange w:id="45" w:author="///" w:date="2021-08-05T21:33:00Z">
              <w:tcPr>
                <w:tcW w:w="409" w:type="pct"/>
                <w:gridSpan w:val="2"/>
              </w:tcPr>
            </w:tcPrChange>
          </w:tcPr>
          <w:p w14:paraId="5FAFE1E3" w14:textId="77777777" w:rsidR="00CF5BF4" w:rsidRPr="007E23A1" w:rsidRDefault="00CF5BF4" w:rsidP="00D83F7B">
            <w:pPr>
              <w:pStyle w:val="TAC"/>
            </w:pPr>
          </w:p>
        </w:tc>
        <w:tc>
          <w:tcPr>
            <w:tcW w:w="1110" w:type="pct"/>
            <w:tcBorders>
              <w:top w:val="nil"/>
              <w:bottom w:val="nil"/>
            </w:tcBorders>
            <w:shd w:val="clear" w:color="auto" w:fill="auto"/>
            <w:tcPrChange w:id="46" w:author="///" w:date="2021-08-05T21:33:00Z">
              <w:tcPr>
                <w:tcW w:w="1269" w:type="pct"/>
                <w:gridSpan w:val="3"/>
                <w:tcBorders>
                  <w:top w:val="nil"/>
                  <w:bottom w:val="nil"/>
                </w:tcBorders>
                <w:shd w:val="clear" w:color="auto" w:fill="auto"/>
              </w:tcPr>
            </w:tcPrChange>
          </w:tcPr>
          <w:p w14:paraId="7979AB1C" w14:textId="77777777" w:rsidR="00CF5BF4" w:rsidRPr="007E23A1" w:rsidRDefault="00CF5BF4" w:rsidP="00D83F7B">
            <w:pPr>
              <w:pStyle w:val="TAC"/>
            </w:pPr>
          </w:p>
        </w:tc>
        <w:tc>
          <w:tcPr>
            <w:tcW w:w="1364" w:type="pct"/>
            <w:gridSpan w:val="2"/>
            <w:tcPrChange w:id="47" w:author="///" w:date="2021-08-05T21:33:00Z">
              <w:tcPr>
                <w:tcW w:w="1364" w:type="pct"/>
                <w:gridSpan w:val="3"/>
              </w:tcPr>
            </w:tcPrChange>
          </w:tcPr>
          <w:p w14:paraId="4BA655B8" w14:textId="77777777" w:rsidR="00CF5BF4" w:rsidRPr="007E23A1" w:rsidRDefault="00CF5BF4" w:rsidP="00D83F7B">
            <w:pPr>
              <w:pStyle w:val="TAC"/>
            </w:pPr>
            <w:r w:rsidRPr="007E23A1">
              <w:t>DFT-s-OFDM PI/2 BPSK</w:t>
            </w:r>
          </w:p>
        </w:tc>
        <w:tc>
          <w:tcPr>
            <w:tcW w:w="836" w:type="pct"/>
            <w:shd w:val="clear" w:color="auto" w:fill="auto"/>
            <w:tcPrChange w:id="48" w:author="///" w:date="2021-08-05T21:33:00Z">
              <w:tcPr>
                <w:tcW w:w="834" w:type="pct"/>
                <w:shd w:val="clear" w:color="auto" w:fill="auto"/>
              </w:tcPr>
            </w:tcPrChange>
          </w:tcPr>
          <w:p w14:paraId="47335A1F" w14:textId="77777777" w:rsidR="00CF5BF4" w:rsidRPr="007E23A1" w:rsidRDefault="00E91A89" w:rsidP="00D83F7B">
            <w:pPr>
              <w:pStyle w:val="TAC"/>
            </w:pPr>
            <w:r w:rsidRPr="007E23A1">
              <w:t>Edge</w:t>
            </w:r>
            <w:r w:rsidR="00CF5BF4" w:rsidRPr="007E23A1">
              <w:t>_1RB_Right</w:t>
            </w:r>
          </w:p>
        </w:tc>
      </w:tr>
      <w:tr w:rsidR="00E91A89" w:rsidRPr="007E23A1" w14:paraId="4A6347DB" w14:textId="77777777" w:rsidTr="00D85535">
        <w:tc>
          <w:tcPr>
            <w:tcW w:w="365" w:type="pct"/>
            <w:shd w:val="clear" w:color="auto" w:fill="auto"/>
            <w:tcPrChange w:id="49" w:author="///" w:date="2021-08-05T21:33:00Z">
              <w:tcPr>
                <w:tcW w:w="306" w:type="pct"/>
                <w:shd w:val="clear" w:color="auto" w:fill="auto"/>
              </w:tcPr>
            </w:tcPrChange>
          </w:tcPr>
          <w:p w14:paraId="7FB0681F" w14:textId="77777777" w:rsidR="00CF5BF4" w:rsidRPr="007E23A1" w:rsidRDefault="00CF5BF4" w:rsidP="00D83F7B">
            <w:pPr>
              <w:pStyle w:val="TAC"/>
            </w:pPr>
            <w:r w:rsidRPr="007E23A1">
              <w:t>3</w:t>
            </w:r>
          </w:p>
        </w:tc>
        <w:tc>
          <w:tcPr>
            <w:tcW w:w="516" w:type="pct"/>
            <w:shd w:val="clear" w:color="auto" w:fill="auto"/>
            <w:tcPrChange w:id="50" w:author="///" w:date="2021-08-05T21:33:00Z">
              <w:tcPr>
                <w:tcW w:w="409" w:type="pct"/>
                <w:gridSpan w:val="2"/>
                <w:shd w:val="clear" w:color="auto" w:fill="auto"/>
              </w:tcPr>
            </w:tcPrChange>
          </w:tcPr>
          <w:p w14:paraId="2D9779AE" w14:textId="77777777" w:rsidR="00CF5BF4" w:rsidRPr="007E23A1" w:rsidRDefault="00CF5BF4" w:rsidP="00D83F7B">
            <w:pPr>
              <w:pStyle w:val="TAC"/>
            </w:pPr>
            <w:r w:rsidRPr="007E23A1">
              <w:t>Default</w:t>
            </w:r>
          </w:p>
        </w:tc>
        <w:tc>
          <w:tcPr>
            <w:tcW w:w="369" w:type="pct"/>
            <w:tcPrChange w:id="51" w:author="///" w:date="2021-08-05T21:33:00Z">
              <w:tcPr>
                <w:tcW w:w="409" w:type="pct"/>
                <w:gridSpan w:val="2"/>
              </w:tcPr>
            </w:tcPrChange>
          </w:tcPr>
          <w:p w14:paraId="2723CAF9" w14:textId="77777777" w:rsidR="00CF5BF4" w:rsidRPr="007E23A1" w:rsidRDefault="00CF5BF4" w:rsidP="00D83F7B">
            <w:pPr>
              <w:pStyle w:val="TAC"/>
            </w:pPr>
          </w:p>
        </w:tc>
        <w:tc>
          <w:tcPr>
            <w:tcW w:w="441" w:type="pct"/>
            <w:tcPrChange w:id="52" w:author="///" w:date="2021-08-05T21:33:00Z">
              <w:tcPr>
                <w:tcW w:w="409" w:type="pct"/>
                <w:gridSpan w:val="2"/>
              </w:tcPr>
            </w:tcPrChange>
          </w:tcPr>
          <w:p w14:paraId="232E863B" w14:textId="77777777" w:rsidR="00CF5BF4" w:rsidRPr="007E23A1" w:rsidRDefault="00CF5BF4" w:rsidP="00D83F7B">
            <w:pPr>
              <w:pStyle w:val="TAC"/>
            </w:pPr>
          </w:p>
        </w:tc>
        <w:tc>
          <w:tcPr>
            <w:tcW w:w="1110" w:type="pct"/>
            <w:tcBorders>
              <w:top w:val="nil"/>
              <w:bottom w:val="nil"/>
            </w:tcBorders>
            <w:shd w:val="clear" w:color="auto" w:fill="auto"/>
            <w:tcPrChange w:id="53" w:author="///" w:date="2021-08-05T21:33:00Z">
              <w:tcPr>
                <w:tcW w:w="1269" w:type="pct"/>
                <w:gridSpan w:val="3"/>
                <w:tcBorders>
                  <w:top w:val="nil"/>
                  <w:bottom w:val="nil"/>
                </w:tcBorders>
                <w:shd w:val="clear" w:color="auto" w:fill="auto"/>
              </w:tcPr>
            </w:tcPrChange>
          </w:tcPr>
          <w:p w14:paraId="4AE03BC2" w14:textId="77777777" w:rsidR="00CF5BF4" w:rsidRPr="007E23A1" w:rsidRDefault="00CF5BF4" w:rsidP="00D83F7B">
            <w:pPr>
              <w:pStyle w:val="TAC"/>
            </w:pPr>
          </w:p>
        </w:tc>
        <w:tc>
          <w:tcPr>
            <w:tcW w:w="1364" w:type="pct"/>
            <w:gridSpan w:val="2"/>
            <w:tcPrChange w:id="54" w:author="///" w:date="2021-08-05T21:33:00Z">
              <w:tcPr>
                <w:tcW w:w="1364" w:type="pct"/>
                <w:gridSpan w:val="3"/>
              </w:tcPr>
            </w:tcPrChange>
          </w:tcPr>
          <w:p w14:paraId="17614F68" w14:textId="77777777" w:rsidR="00CF5BF4" w:rsidRPr="007E23A1" w:rsidRDefault="00CF5BF4" w:rsidP="00D83F7B">
            <w:pPr>
              <w:pStyle w:val="TAC"/>
            </w:pPr>
            <w:r w:rsidRPr="007E23A1">
              <w:t>DFT-s-OFDM PI/2 BPSK</w:t>
            </w:r>
          </w:p>
        </w:tc>
        <w:tc>
          <w:tcPr>
            <w:tcW w:w="836" w:type="pct"/>
            <w:shd w:val="clear" w:color="auto" w:fill="auto"/>
            <w:tcPrChange w:id="55" w:author="///" w:date="2021-08-05T21:33:00Z">
              <w:tcPr>
                <w:tcW w:w="834" w:type="pct"/>
                <w:shd w:val="clear" w:color="auto" w:fill="auto"/>
              </w:tcPr>
            </w:tcPrChange>
          </w:tcPr>
          <w:p w14:paraId="0B2FF8AA" w14:textId="77777777" w:rsidR="00CF5BF4" w:rsidRPr="007E23A1" w:rsidRDefault="00CF5BF4" w:rsidP="00D83F7B">
            <w:pPr>
              <w:pStyle w:val="TAC"/>
            </w:pPr>
            <w:r w:rsidRPr="007E23A1">
              <w:t>Outer Full</w:t>
            </w:r>
          </w:p>
        </w:tc>
      </w:tr>
      <w:tr w:rsidR="00E91A89" w:rsidRPr="007E23A1" w14:paraId="2A143174" w14:textId="77777777" w:rsidTr="00D85535">
        <w:tc>
          <w:tcPr>
            <w:tcW w:w="365" w:type="pct"/>
            <w:shd w:val="clear" w:color="auto" w:fill="auto"/>
            <w:tcPrChange w:id="56" w:author="///" w:date="2021-08-05T21:33:00Z">
              <w:tcPr>
                <w:tcW w:w="306" w:type="pct"/>
                <w:shd w:val="clear" w:color="auto" w:fill="auto"/>
              </w:tcPr>
            </w:tcPrChange>
          </w:tcPr>
          <w:p w14:paraId="5DC87BF1" w14:textId="77777777" w:rsidR="00CF5BF4" w:rsidRPr="007E23A1" w:rsidRDefault="00CF5BF4" w:rsidP="00D83F7B">
            <w:pPr>
              <w:pStyle w:val="TAC"/>
            </w:pPr>
            <w:r w:rsidRPr="007E23A1">
              <w:t>4</w:t>
            </w:r>
          </w:p>
        </w:tc>
        <w:tc>
          <w:tcPr>
            <w:tcW w:w="516" w:type="pct"/>
            <w:shd w:val="clear" w:color="auto" w:fill="auto"/>
            <w:tcPrChange w:id="57" w:author="///" w:date="2021-08-05T21:33:00Z">
              <w:tcPr>
                <w:tcW w:w="409" w:type="pct"/>
                <w:gridSpan w:val="2"/>
                <w:shd w:val="clear" w:color="auto" w:fill="auto"/>
              </w:tcPr>
            </w:tcPrChange>
          </w:tcPr>
          <w:p w14:paraId="6F47AF27" w14:textId="77777777" w:rsidR="00CF5BF4" w:rsidRPr="007E23A1" w:rsidRDefault="00CF5BF4" w:rsidP="00D83F7B">
            <w:pPr>
              <w:pStyle w:val="TAC"/>
            </w:pPr>
            <w:r w:rsidRPr="007E23A1">
              <w:t>Low</w:t>
            </w:r>
          </w:p>
        </w:tc>
        <w:tc>
          <w:tcPr>
            <w:tcW w:w="369" w:type="pct"/>
            <w:tcPrChange w:id="58" w:author="///" w:date="2021-08-05T21:33:00Z">
              <w:tcPr>
                <w:tcW w:w="409" w:type="pct"/>
                <w:gridSpan w:val="2"/>
              </w:tcPr>
            </w:tcPrChange>
          </w:tcPr>
          <w:p w14:paraId="2C176CDF" w14:textId="77777777" w:rsidR="00CF5BF4" w:rsidRPr="007E23A1" w:rsidRDefault="00CF5BF4" w:rsidP="00D83F7B">
            <w:pPr>
              <w:pStyle w:val="TAC"/>
            </w:pPr>
          </w:p>
        </w:tc>
        <w:tc>
          <w:tcPr>
            <w:tcW w:w="441" w:type="pct"/>
            <w:tcPrChange w:id="59" w:author="///" w:date="2021-08-05T21:33:00Z">
              <w:tcPr>
                <w:tcW w:w="409" w:type="pct"/>
                <w:gridSpan w:val="2"/>
              </w:tcPr>
            </w:tcPrChange>
          </w:tcPr>
          <w:p w14:paraId="19B86AAD" w14:textId="77777777" w:rsidR="00CF5BF4" w:rsidRPr="007E23A1" w:rsidRDefault="00CF5BF4" w:rsidP="00D83F7B">
            <w:pPr>
              <w:pStyle w:val="TAC"/>
            </w:pPr>
          </w:p>
        </w:tc>
        <w:tc>
          <w:tcPr>
            <w:tcW w:w="1110" w:type="pct"/>
            <w:tcBorders>
              <w:top w:val="nil"/>
              <w:bottom w:val="nil"/>
            </w:tcBorders>
            <w:shd w:val="clear" w:color="auto" w:fill="auto"/>
            <w:tcPrChange w:id="60" w:author="///" w:date="2021-08-05T21:33:00Z">
              <w:tcPr>
                <w:tcW w:w="1269" w:type="pct"/>
                <w:gridSpan w:val="3"/>
                <w:tcBorders>
                  <w:top w:val="nil"/>
                  <w:bottom w:val="nil"/>
                </w:tcBorders>
                <w:shd w:val="clear" w:color="auto" w:fill="auto"/>
              </w:tcPr>
            </w:tcPrChange>
          </w:tcPr>
          <w:p w14:paraId="52E12326" w14:textId="77777777" w:rsidR="00CF5BF4" w:rsidRPr="007E23A1" w:rsidRDefault="00CF5BF4" w:rsidP="00D83F7B">
            <w:pPr>
              <w:pStyle w:val="TAC"/>
            </w:pPr>
          </w:p>
        </w:tc>
        <w:tc>
          <w:tcPr>
            <w:tcW w:w="1364" w:type="pct"/>
            <w:gridSpan w:val="2"/>
            <w:tcPrChange w:id="61" w:author="///" w:date="2021-08-05T21:33:00Z">
              <w:tcPr>
                <w:tcW w:w="1364" w:type="pct"/>
                <w:gridSpan w:val="3"/>
              </w:tcPr>
            </w:tcPrChange>
          </w:tcPr>
          <w:p w14:paraId="220E3A67" w14:textId="77777777" w:rsidR="00CF5BF4" w:rsidRPr="007E23A1" w:rsidRDefault="00CF5BF4" w:rsidP="00D83F7B">
            <w:pPr>
              <w:pStyle w:val="TAC"/>
            </w:pPr>
            <w:r w:rsidRPr="007E23A1">
              <w:t>DFT-s-OFDM QPSK</w:t>
            </w:r>
          </w:p>
        </w:tc>
        <w:tc>
          <w:tcPr>
            <w:tcW w:w="836" w:type="pct"/>
            <w:shd w:val="clear" w:color="auto" w:fill="auto"/>
            <w:tcPrChange w:id="62" w:author="///" w:date="2021-08-05T21:33:00Z">
              <w:tcPr>
                <w:tcW w:w="834" w:type="pct"/>
                <w:shd w:val="clear" w:color="auto" w:fill="auto"/>
              </w:tcPr>
            </w:tcPrChange>
          </w:tcPr>
          <w:p w14:paraId="16E353D8" w14:textId="77777777" w:rsidR="00CF5BF4" w:rsidRPr="007E23A1" w:rsidRDefault="00E91A89" w:rsidP="00D83F7B">
            <w:pPr>
              <w:pStyle w:val="TAC"/>
            </w:pPr>
            <w:r w:rsidRPr="007E23A1">
              <w:t>Edge</w:t>
            </w:r>
            <w:r w:rsidR="00CF5BF4" w:rsidRPr="007E23A1">
              <w:t>_1RB_Left</w:t>
            </w:r>
          </w:p>
        </w:tc>
      </w:tr>
      <w:tr w:rsidR="00E91A89" w:rsidRPr="007E23A1" w14:paraId="0DF3510B" w14:textId="77777777" w:rsidTr="00D85535">
        <w:tc>
          <w:tcPr>
            <w:tcW w:w="365" w:type="pct"/>
            <w:shd w:val="clear" w:color="auto" w:fill="auto"/>
            <w:tcPrChange w:id="63" w:author="///" w:date="2021-08-05T21:33:00Z">
              <w:tcPr>
                <w:tcW w:w="306" w:type="pct"/>
                <w:shd w:val="clear" w:color="auto" w:fill="auto"/>
              </w:tcPr>
            </w:tcPrChange>
          </w:tcPr>
          <w:p w14:paraId="63B9FA84" w14:textId="77777777" w:rsidR="00CF5BF4" w:rsidRPr="007E23A1" w:rsidRDefault="00CF5BF4" w:rsidP="00D83F7B">
            <w:pPr>
              <w:pStyle w:val="TAC"/>
            </w:pPr>
            <w:r w:rsidRPr="007E23A1">
              <w:t>5</w:t>
            </w:r>
          </w:p>
        </w:tc>
        <w:tc>
          <w:tcPr>
            <w:tcW w:w="516" w:type="pct"/>
            <w:shd w:val="clear" w:color="auto" w:fill="auto"/>
            <w:tcPrChange w:id="64" w:author="///" w:date="2021-08-05T21:33:00Z">
              <w:tcPr>
                <w:tcW w:w="409" w:type="pct"/>
                <w:gridSpan w:val="2"/>
                <w:shd w:val="clear" w:color="auto" w:fill="auto"/>
              </w:tcPr>
            </w:tcPrChange>
          </w:tcPr>
          <w:p w14:paraId="70CC8FD0" w14:textId="77777777" w:rsidR="00CF5BF4" w:rsidRPr="007E23A1" w:rsidRDefault="00CF5BF4" w:rsidP="00D83F7B">
            <w:pPr>
              <w:pStyle w:val="TAC"/>
            </w:pPr>
            <w:r w:rsidRPr="007E23A1">
              <w:t>High</w:t>
            </w:r>
          </w:p>
        </w:tc>
        <w:tc>
          <w:tcPr>
            <w:tcW w:w="369" w:type="pct"/>
            <w:tcPrChange w:id="65" w:author="///" w:date="2021-08-05T21:33:00Z">
              <w:tcPr>
                <w:tcW w:w="409" w:type="pct"/>
                <w:gridSpan w:val="2"/>
              </w:tcPr>
            </w:tcPrChange>
          </w:tcPr>
          <w:p w14:paraId="72B6140C" w14:textId="77777777" w:rsidR="00CF5BF4" w:rsidRPr="007E23A1" w:rsidRDefault="00CF5BF4" w:rsidP="00D83F7B">
            <w:pPr>
              <w:pStyle w:val="TAC"/>
            </w:pPr>
          </w:p>
        </w:tc>
        <w:tc>
          <w:tcPr>
            <w:tcW w:w="441" w:type="pct"/>
            <w:tcPrChange w:id="66" w:author="///" w:date="2021-08-05T21:33:00Z">
              <w:tcPr>
                <w:tcW w:w="409" w:type="pct"/>
                <w:gridSpan w:val="2"/>
              </w:tcPr>
            </w:tcPrChange>
          </w:tcPr>
          <w:p w14:paraId="4E2C095E" w14:textId="77777777" w:rsidR="00CF5BF4" w:rsidRPr="007E23A1" w:rsidRDefault="00CF5BF4" w:rsidP="00D83F7B">
            <w:pPr>
              <w:pStyle w:val="TAC"/>
            </w:pPr>
          </w:p>
        </w:tc>
        <w:tc>
          <w:tcPr>
            <w:tcW w:w="1110" w:type="pct"/>
            <w:tcBorders>
              <w:top w:val="nil"/>
              <w:bottom w:val="nil"/>
            </w:tcBorders>
            <w:shd w:val="clear" w:color="auto" w:fill="auto"/>
            <w:tcPrChange w:id="67" w:author="///" w:date="2021-08-05T21:33:00Z">
              <w:tcPr>
                <w:tcW w:w="1269" w:type="pct"/>
                <w:gridSpan w:val="3"/>
                <w:tcBorders>
                  <w:top w:val="nil"/>
                  <w:bottom w:val="nil"/>
                </w:tcBorders>
                <w:shd w:val="clear" w:color="auto" w:fill="auto"/>
              </w:tcPr>
            </w:tcPrChange>
          </w:tcPr>
          <w:p w14:paraId="0A70427A" w14:textId="77777777" w:rsidR="00CF5BF4" w:rsidRPr="007E23A1" w:rsidRDefault="00CF5BF4" w:rsidP="00D83F7B">
            <w:pPr>
              <w:pStyle w:val="TAC"/>
            </w:pPr>
          </w:p>
        </w:tc>
        <w:tc>
          <w:tcPr>
            <w:tcW w:w="1364" w:type="pct"/>
            <w:gridSpan w:val="2"/>
            <w:tcPrChange w:id="68" w:author="///" w:date="2021-08-05T21:33:00Z">
              <w:tcPr>
                <w:tcW w:w="1364" w:type="pct"/>
                <w:gridSpan w:val="3"/>
              </w:tcPr>
            </w:tcPrChange>
          </w:tcPr>
          <w:p w14:paraId="0FB3084E" w14:textId="77777777" w:rsidR="00CF5BF4" w:rsidRPr="007E23A1" w:rsidRDefault="00CF5BF4" w:rsidP="00D83F7B">
            <w:pPr>
              <w:pStyle w:val="TAC"/>
            </w:pPr>
            <w:r w:rsidRPr="007E23A1">
              <w:t>DFT-s-OFDM QPSK</w:t>
            </w:r>
          </w:p>
        </w:tc>
        <w:tc>
          <w:tcPr>
            <w:tcW w:w="836" w:type="pct"/>
            <w:shd w:val="clear" w:color="auto" w:fill="auto"/>
            <w:tcPrChange w:id="69" w:author="///" w:date="2021-08-05T21:33:00Z">
              <w:tcPr>
                <w:tcW w:w="834" w:type="pct"/>
                <w:shd w:val="clear" w:color="auto" w:fill="auto"/>
              </w:tcPr>
            </w:tcPrChange>
          </w:tcPr>
          <w:p w14:paraId="625264D6" w14:textId="77777777" w:rsidR="00CF5BF4" w:rsidRPr="007E23A1" w:rsidRDefault="00E91A89" w:rsidP="00D83F7B">
            <w:pPr>
              <w:pStyle w:val="TAC"/>
            </w:pPr>
            <w:r w:rsidRPr="007E23A1">
              <w:t>Edge</w:t>
            </w:r>
            <w:r w:rsidR="00CF5BF4" w:rsidRPr="007E23A1">
              <w:t>_1RB_Right</w:t>
            </w:r>
          </w:p>
        </w:tc>
      </w:tr>
      <w:tr w:rsidR="00E91A89" w:rsidRPr="007E23A1" w14:paraId="4405A01A" w14:textId="77777777" w:rsidTr="00D85535">
        <w:tc>
          <w:tcPr>
            <w:tcW w:w="365" w:type="pct"/>
            <w:shd w:val="clear" w:color="auto" w:fill="auto"/>
            <w:tcPrChange w:id="70" w:author="///" w:date="2021-08-05T21:33:00Z">
              <w:tcPr>
                <w:tcW w:w="306" w:type="pct"/>
                <w:shd w:val="clear" w:color="auto" w:fill="auto"/>
              </w:tcPr>
            </w:tcPrChange>
          </w:tcPr>
          <w:p w14:paraId="4A78CAAB" w14:textId="77777777" w:rsidR="00CF5BF4" w:rsidRPr="007E23A1" w:rsidRDefault="00CF5BF4" w:rsidP="00D83F7B">
            <w:pPr>
              <w:pStyle w:val="TAC"/>
            </w:pPr>
            <w:r w:rsidRPr="007E23A1">
              <w:t>6</w:t>
            </w:r>
          </w:p>
        </w:tc>
        <w:tc>
          <w:tcPr>
            <w:tcW w:w="516" w:type="pct"/>
            <w:shd w:val="clear" w:color="auto" w:fill="auto"/>
            <w:tcPrChange w:id="71" w:author="///" w:date="2021-08-05T21:33:00Z">
              <w:tcPr>
                <w:tcW w:w="409" w:type="pct"/>
                <w:gridSpan w:val="2"/>
                <w:shd w:val="clear" w:color="auto" w:fill="auto"/>
              </w:tcPr>
            </w:tcPrChange>
          </w:tcPr>
          <w:p w14:paraId="1703DA64" w14:textId="77777777" w:rsidR="00CF5BF4" w:rsidRPr="007E23A1" w:rsidRDefault="00CF5BF4" w:rsidP="00D83F7B">
            <w:pPr>
              <w:pStyle w:val="TAC"/>
            </w:pPr>
            <w:r w:rsidRPr="007E23A1">
              <w:t>Default</w:t>
            </w:r>
          </w:p>
        </w:tc>
        <w:tc>
          <w:tcPr>
            <w:tcW w:w="369" w:type="pct"/>
            <w:tcPrChange w:id="72" w:author="///" w:date="2021-08-05T21:33:00Z">
              <w:tcPr>
                <w:tcW w:w="409" w:type="pct"/>
                <w:gridSpan w:val="2"/>
              </w:tcPr>
            </w:tcPrChange>
          </w:tcPr>
          <w:p w14:paraId="09DDE0C2" w14:textId="77777777" w:rsidR="00CF5BF4" w:rsidRPr="007E23A1" w:rsidRDefault="00CF5BF4" w:rsidP="00D83F7B">
            <w:pPr>
              <w:pStyle w:val="TAC"/>
            </w:pPr>
          </w:p>
        </w:tc>
        <w:tc>
          <w:tcPr>
            <w:tcW w:w="441" w:type="pct"/>
            <w:tcPrChange w:id="73" w:author="///" w:date="2021-08-05T21:33:00Z">
              <w:tcPr>
                <w:tcW w:w="409" w:type="pct"/>
                <w:gridSpan w:val="2"/>
              </w:tcPr>
            </w:tcPrChange>
          </w:tcPr>
          <w:p w14:paraId="20042F52" w14:textId="77777777" w:rsidR="00CF5BF4" w:rsidRPr="007E23A1" w:rsidRDefault="00CF5BF4" w:rsidP="00D83F7B">
            <w:pPr>
              <w:pStyle w:val="TAC"/>
            </w:pPr>
          </w:p>
        </w:tc>
        <w:tc>
          <w:tcPr>
            <w:tcW w:w="1110" w:type="pct"/>
            <w:tcBorders>
              <w:top w:val="nil"/>
              <w:bottom w:val="nil"/>
            </w:tcBorders>
            <w:shd w:val="clear" w:color="auto" w:fill="auto"/>
            <w:tcPrChange w:id="74" w:author="///" w:date="2021-08-05T21:33:00Z">
              <w:tcPr>
                <w:tcW w:w="1269" w:type="pct"/>
                <w:gridSpan w:val="3"/>
                <w:tcBorders>
                  <w:top w:val="nil"/>
                  <w:bottom w:val="nil"/>
                </w:tcBorders>
                <w:shd w:val="clear" w:color="auto" w:fill="auto"/>
              </w:tcPr>
            </w:tcPrChange>
          </w:tcPr>
          <w:p w14:paraId="5B982325" w14:textId="77777777" w:rsidR="00CF5BF4" w:rsidRPr="007E23A1" w:rsidRDefault="00CF5BF4" w:rsidP="00D83F7B">
            <w:pPr>
              <w:pStyle w:val="TAC"/>
            </w:pPr>
          </w:p>
        </w:tc>
        <w:tc>
          <w:tcPr>
            <w:tcW w:w="1364" w:type="pct"/>
            <w:gridSpan w:val="2"/>
            <w:tcPrChange w:id="75" w:author="///" w:date="2021-08-05T21:33:00Z">
              <w:tcPr>
                <w:tcW w:w="1364" w:type="pct"/>
                <w:gridSpan w:val="3"/>
              </w:tcPr>
            </w:tcPrChange>
          </w:tcPr>
          <w:p w14:paraId="768931C8" w14:textId="77777777" w:rsidR="00CF5BF4" w:rsidRPr="007E23A1" w:rsidRDefault="00CF5BF4" w:rsidP="00D83F7B">
            <w:pPr>
              <w:pStyle w:val="TAC"/>
            </w:pPr>
            <w:r w:rsidRPr="007E23A1">
              <w:t>DFT-s-OFDM QPSK</w:t>
            </w:r>
          </w:p>
        </w:tc>
        <w:tc>
          <w:tcPr>
            <w:tcW w:w="836" w:type="pct"/>
            <w:shd w:val="clear" w:color="auto" w:fill="auto"/>
            <w:tcPrChange w:id="76" w:author="///" w:date="2021-08-05T21:33:00Z">
              <w:tcPr>
                <w:tcW w:w="834" w:type="pct"/>
                <w:shd w:val="clear" w:color="auto" w:fill="auto"/>
              </w:tcPr>
            </w:tcPrChange>
          </w:tcPr>
          <w:p w14:paraId="0847C2B7" w14:textId="77777777" w:rsidR="00CF5BF4" w:rsidRPr="007E23A1" w:rsidRDefault="00CF5BF4" w:rsidP="00D83F7B">
            <w:pPr>
              <w:pStyle w:val="TAC"/>
            </w:pPr>
            <w:r w:rsidRPr="007E23A1">
              <w:t>Outer Full</w:t>
            </w:r>
          </w:p>
        </w:tc>
      </w:tr>
      <w:tr w:rsidR="00E91A89" w:rsidRPr="007E23A1" w14:paraId="71B23B21" w14:textId="77777777" w:rsidTr="00D85535">
        <w:tc>
          <w:tcPr>
            <w:tcW w:w="365" w:type="pct"/>
            <w:shd w:val="clear" w:color="auto" w:fill="auto"/>
            <w:tcPrChange w:id="77" w:author="///" w:date="2021-08-05T21:33:00Z">
              <w:tcPr>
                <w:tcW w:w="306" w:type="pct"/>
                <w:shd w:val="clear" w:color="auto" w:fill="auto"/>
              </w:tcPr>
            </w:tcPrChange>
          </w:tcPr>
          <w:p w14:paraId="26DBD313" w14:textId="77777777" w:rsidR="00CF5BF4" w:rsidRPr="007E23A1" w:rsidRDefault="00CF5BF4" w:rsidP="00D83F7B">
            <w:pPr>
              <w:pStyle w:val="TAC"/>
            </w:pPr>
            <w:r w:rsidRPr="007E23A1">
              <w:t>7</w:t>
            </w:r>
          </w:p>
        </w:tc>
        <w:tc>
          <w:tcPr>
            <w:tcW w:w="516" w:type="pct"/>
            <w:shd w:val="clear" w:color="auto" w:fill="auto"/>
            <w:tcPrChange w:id="78" w:author="///" w:date="2021-08-05T21:33:00Z">
              <w:tcPr>
                <w:tcW w:w="409" w:type="pct"/>
                <w:gridSpan w:val="2"/>
                <w:shd w:val="clear" w:color="auto" w:fill="auto"/>
              </w:tcPr>
            </w:tcPrChange>
          </w:tcPr>
          <w:p w14:paraId="5A3D3A45" w14:textId="77777777" w:rsidR="00CF5BF4" w:rsidRPr="007E23A1" w:rsidRDefault="00CF5BF4" w:rsidP="00D83F7B">
            <w:pPr>
              <w:pStyle w:val="TAC"/>
            </w:pPr>
            <w:r w:rsidRPr="007E23A1">
              <w:t>Low</w:t>
            </w:r>
          </w:p>
        </w:tc>
        <w:tc>
          <w:tcPr>
            <w:tcW w:w="369" w:type="pct"/>
            <w:tcPrChange w:id="79" w:author="///" w:date="2021-08-05T21:33:00Z">
              <w:tcPr>
                <w:tcW w:w="409" w:type="pct"/>
                <w:gridSpan w:val="2"/>
              </w:tcPr>
            </w:tcPrChange>
          </w:tcPr>
          <w:p w14:paraId="79F15602" w14:textId="77777777" w:rsidR="00CF5BF4" w:rsidRPr="007E23A1" w:rsidRDefault="00CF5BF4" w:rsidP="00D83F7B">
            <w:pPr>
              <w:pStyle w:val="TAC"/>
            </w:pPr>
          </w:p>
        </w:tc>
        <w:tc>
          <w:tcPr>
            <w:tcW w:w="441" w:type="pct"/>
            <w:tcPrChange w:id="80" w:author="///" w:date="2021-08-05T21:33:00Z">
              <w:tcPr>
                <w:tcW w:w="409" w:type="pct"/>
                <w:gridSpan w:val="2"/>
              </w:tcPr>
            </w:tcPrChange>
          </w:tcPr>
          <w:p w14:paraId="3A7D8EFA" w14:textId="77777777" w:rsidR="00CF5BF4" w:rsidRPr="007E23A1" w:rsidRDefault="00CF5BF4" w:rsidP="00D83F7B">
            <w:pPr>
              <w:pStyle w:val="TAC"/>
            </w:pPr>
          </w:p>
        </w:tc>
        <w:tc>
          <w:tcPr>
            <w:tcW w:w="1110" w:type="pct"/>
            <w:tcBorders>
              <w:top w:val="nil"/>
              <w:bottom w:val="nil"/>
            </w:tcBorders>
            <w:shd w:val="clear" w:color="auto" w:fill="auto"/>
            <w:tcPrChange w:id="81" w:author="///" w:date="2021-08-05T21:33:00Z">
              <w:tcPr>
                <w:tcW w:w="1269" w:type="pct"/>
                <w:gridSpan w:val="3"/>
                <w:tcBorders>
                  <w:top w:val="nil"/>
                  <w:bottom w:val="nil"/>
                </w:tcBorders>
                <w:shd w:val="clear" w:color="auto" w:fill="auto"/>
              </w:tcPr>
            </w:tcPrChange>
          </w:tcPr>
          <w:p w14:paraId="7DE2D738" w14:textId="77777777" w:rsidR="00CF5BF4" w:rsidRPr="007E23A1" w:rsidRDefault="00CF5BF4" w:rsidP="00D83F7B">
            <w:pPr>
              <w:pStyle w:val="TAC"/>
            </w:pPr>
          </w:p>
        </w:tc>
        <w:tc>
          <w:tcPr>
            <w:tcW w:w="1364" w:type="pct"/>
            <w:gridSpan w:val="2"/>
            <w:tcPrChange w:id="82" w:author="///" w:date="2021-08-05T21:33:00Z">
              <w:tcPr>
                <w:tcW w:w="1364" w:type="pct"/>
                <w:gridSpan w:val="3"/>
              </w:tcPr>
            </w:tcPrChange>
          </w:tcPr>
          <w:p w14:paraId="02678DB6" w14:textId="77777777" w:rsidR="00CF5BF4" w:rsidRPr="007E23A1" w:rsidRDefault="00CF5BF4" w:rsidP="00D83F7B">
            <w:pPr>
              <w:pStyle w:val="TAC"/>
            </w:pPr>
            <w:r w:rsidRPr="007E23A1">
              <w:t>DFT-s-OFDM 16 QAM</w:t>
            </w:r>
          </w:p>
        </w:tc>
        <w:tc>
          <w:tcPr>
            <w:tcW w:w="836" w:type="pct"/>
            <w:shd w:val="clear" w:color="auto" w:fill="auto"/>
            <w:tcPrChange w:id="83" w:author="///" w:date="2021-08-05T21:33:00Z">
              <w:tcPr>
                <w:tcW w:w="834" w:type="pct"/>
                <w:shd w:val="clear" w:color="auto" w:fill="auto"/>
              </w:tcPr>
            </w:tcPrChange>
          </w:tcPr>
          <w:p w14:paraId="59B43716" w14:textId="77777777" w:rsidR="00CF5BF4" w:rsidRPr="007E23A1" w:rsidRDefault="00E91A89" w:rsidP="00D83F7B">
            <w:pPr>
              <w:pStyle w:val="TAC"/>
            </w:pPr>
            <w:r w:rsidRPr="007E23A1">
              <w:t>Edge</w:t>
            </w:r>
            <w:r w:rsidR="00CF5BF4" w:rsidRPr="007E23A1">
              <w:t>_1RB_Left</w:t>
            </w:r>
          </w:p>
        </w:tc>
      </w:tr>
      <w:tr w:rsidR="00E91A89" w:rsidRPr="007E23A1" w14:paraId="683F438C" w14:textId="77777777" w:rsidTr="00D85535">
        <w:tc>
          <w:tcPr>
            <w:tcW w:w="365" w:type="pct"/>
            <w:shd w:val="clear" w:color="auto" w:fill="auto"/>
            <w:tcPrChange w:id="84" w:author="///" w:date="2021-08-05T21:33:00Z">
              <w:tcPr>
                <w:tcW w:w="306" w:type="pct"/>
                <w:shd w:val="clear" w:color="auto" w:fill="auto"/>
              </w:tcPr>
            </w:tcPrChange>
          </w:tcPr>
          <w:p w14:paraId="5D9366A9" w14:textId="77777777" w:rsidR="00CF5BF4" w:rsidRPr="007E23A1" w:rsidDel="00F45BD8" w:rsidRDefault="00CF5BF4" w:rsidP="00D83F7B">
            <w:pPr>
              <w:pStyle w:val="TAC"/>
            </w:pPr>
            <w:r w:rsidRPr="007E23A1">
              <w:t>8</w:t>
            </w:r>
          </w:p>
        </w:tc>
        <w:tc>
          <w:tcPr>
            <w:tcW w:w="516" w:type="pct"/>
            <w:shd w:val="clear" w:color="auto" w:fill="auto"/>
            <w:tcPrChange w:id="85" w:author="///" w:date="2021-08-05T21:33:00Z">
              <w:tcPr>
                <w:tcW w:w="409" w:type="pct"/>
                <w:gridSpan w:val="2"/>
                <w:shd w:val="clear" w:color="auto" w:fill="auto"/>
              </w:tcPr>
            </w:tcPrChange>
          </w:tcPr>
          <w:p w14:paraId="7AD63D07" w14:textId="77777777" w:rsidR="00CF5BF4" w:rsidRPr="007E23A1" w:rsidRDefault="00CF5BF4" w:rsidP="00D83F7B">
            <w:pPr>
              <w:pStyle w:val="TAC"/>
            </w:pPr>
            <w:r w:rsidRPr="007E23A1">
              <w:t>High</w:t>
            </w:r>
          </w:p>
        </w:tc>
        <w:tc>
          <w:tcPr>
            <w:tcW w:w="369" w:type="pct"/>
            <w:tcPrChange w:id="86" w:author="///" w:date="2021-08-05T21:33:00Z">
              <w:tcPr>
                <w:tcW w:w="409" w:type="pct"/>
                <w:gridSpan w:val="2"/>
              </w:tcPr>
            </w:tcPrChange>
          </w:tcPr>
          <w:p w14:paraId="07F03B5E" w14:textId="77777777" w:rsidR="00CF5BF4" w:rsidRPr="007E23A1" w:rsidRDefault="00CF5BF4" w:rsidP="00D83F7B">
            <w:pPr>
              <w:pStyle w:val="TAC"/>
            </w:pPr>
          </w:p>
        </w:tc>
        <w:tc>
          <w:tcPr>
            <w:tcW w:w="441" w:type="pct"/>
            <w:tcPrChange w:id="87" w:author="///" w:date="2021-08-05T21:33:00Z">
              <w:tcPr>
                <w:tcW w:w="409" w:type="pct"/>
                <w:gridSpan w:val="2"/>
              </w:tcPr>
            </w:tcPrChange>
          </w:tcPr>
          <w:p w14:paraId="26224883" w14:textId="77777777" w:rsidR="00CF5BF4" w:rsidRPr="007E23A1" w:rsidRDefault="00CF5BF4" w:rsidP="00D83F7B">
            <w:pPr>
              <w:pStyle w:val="TAC"/>
            </w:pPr>
          </w:p>
        </w:tc>
        <w:tc>
          <w:tcPr>
            <w:tcW w:w="1110" w:type="pct"/>
            <w:tcBorders>
              <w:top w:val="nil"/>
              <w:bottom w:val="nil"/>
            </w:tcBorders>
            <w:shd w:val="clear" w:color="auto" w:fill="auto"/>
            <w:tcPrChange w:id="88" w:author="///" w:date="2021-08-05T21:33:00Z">
              <w:tcPr>
                <w:tcW w:w="1269" w:type="pct"/>
                <w:gridSpan w:val="3"/>
                <w:tcBorders>
                  <w:top w:val="nil"/>
                  <w:bottom w:val="nil"/>
                </w:tcBorders>
                <w:shd w:val="clear" w:color="auto" w:fill="auto"/>
              </w:tcPr>
            </w:tcPrChange>
          </w:tcPr>
          <w:p w14:paraId="0C448862" w14:textId="77777777" w:rsidR="00CF5BF4" w:rsidRPr="007E23A1" w:rsidRDefault="00CF5BF4" w:rsidP="00D83F7B">
            <w:pPr>
              <w:pStyle w:val="TAC"/>
            </w:pPr>
          </w:p>
        </w:tc>
        <w:tc>
          <w:tcPr>
            <w:tcW w:w="1364" w:type="pct"/>
            <w:gridSpan w:val="2"/>
            <w:tcPrChange w:id="89" w:author="///" w:date="2021-08-05T21:33:00Z">
              <w:tcPr>
                <w:tcW w:w="1364" w:type="pct"/>
                <w:gridSpan w:val="3"/>
              </w:tcPr>
            </w:tcPrChange>
          </w:tcPr>
          <w:p w14:paraId="3C30D352" w14:textId="77777777" w:rsidR="00CF5BF4" w:rsidRPr="007E23A1" w:rsidRDefault="00CF5BF4" w:rsidP="00D83F7B">
            <w:pPr>
              <w:pStyle w:val="TAC"/>
            </w:pPr>
            <w:r w:rsidRPr="007E23A1">
              <w:t>DFT-s-OFDM 16 QAM</w:t>
            </w:r>
          </w:p>
        </w:tc>
        <w:tc>
          <w:tcPr>
            <w:tcW w:w="836" w:type="pct"/>
            <w:shd w:val="clear" w:color="auto" w:fill="auto"/>
            <w:tcPrChange w:id="90" w:author="///" w:date="2021-08-05T21:33:00Z">
              <w:tcPr>
                <w:tcW w:w="834" w:type="pct"/>
                <w:shd w:val="clear" w:color="auto" w:fill="auto"/>
              </w:tcPr>
            </w:tcPrChange>
          </w:tcPr>
          <w:p w14:paraId="3827C1B6" w14:textId="77777777" w:rsidR="00CF5BF4" w:rsidRPr="007E23A1" w:rsidRDefault="00E91A89" w:rsidP="00D83F7B">
            <w:pPr>
              <w:pStyle w:val="TAC"/>
            </w:pPr>
            <w:r w:rsidRPr="007E23A1">
              <w:t>Edge</w:t>
            </w:r>
            <w:r w:rsidR="00CF5BF4" w:rsidRPr="007E23A1">
              <w:t>_1RB_Right</w:t>
            </w:r>
          </w:p>
        </w:tc>
      </w:tr>
      <w:tr w:rsidR="00E91A89" w:rsidRPr="007E23A1" w14:paraId="155AD0B8" w14:textId="77777777" w:rsidTr="00D85535">
        <w:tc>
          <w:tcPr>
            <w:tcW w:w="365" w:type="pct"/>
            <w:shd w:val="clear" w:color="auto" w:fill="auto"/>
            <w:tcPrChange w:id="91" w:author="///" w:date="2021-08-05T21:33:00Z">
              <w:tcPr>
                <w:tcW w:w="306" w:type="pct"/>
                <w:shd w:val="clear" w:color="auto" w:fill="auto"/>
              </w:tcPr>
            </w:tcPrChange>
          </w:tcPr>
          <w:p w14:paraId="5E0F494B" w14:textId="77777777" w:rsidR="00CF5BF4" w:rsidRPr="007E23A1" w:rsidRDefault="00CF5BF4" w:rsidP="00D83F7B">
            <w:pPr>
              <w:pStyle w:val="TAC"/>
            </w:pPr>
            <w:r w:rsidRPr="007E23A1">
              <w:t>9</w:t>
            </w:r>
          </w:p>
        </w:tc>
        <w:tc>
          <w:tcPr>
            <w:tcW w:w="516" w:type="pct"/>
            <w:shd w:val="clear" w:color="auto" w:fill="auto"/>
            <w:tcPrChange w:id="92" w:author="///" w:date="2021-08-05T21:33:00Z">
              <w:tcPr>
                <w:tcW w:w="409" w:type="pct"/>
                <w:gridSpan w:val="2"/>
                <w:shd w:val="clear" w:color="auto" w:fill="auto"/>
              </w:tcPr>
            </w:tcPrChange>
          </w:tcPr>
          <w:p w14:paraId="0B7BB09E" w14:textId="77777777" w:rsidR="00CF5BF4" w:rsidRPr="007E23A1" w:rsidRDefault="00CF5BF4" w:rsidP="00D83F7B">
            <w:pPr>
              <w:pStyle w:val="TAC"/>
            </w:pPr>
            <w:r w:rsidRPr="007E23A1">
              <w:t>Default</w:t>
            </w:r>
          </w:p>
        </w:tc>
        <w:tc>
          <w:tcPr>
            <w:tcW w:w="369" w:type="pct"/>
            <w:tcPrChange w:id="93" w:author="///" w:date="2021-08-05T21:33:00Z">
              <w:tcPr>
                <w:tcW w:w="409" w:type="pct"/>
                <w:gridSpan w:val="2"/>
              </w:tcPr>
            </w:tcPrChange>
          </w:tcPr>
          <w:p w14:paraId="2333663B" w14:textId="77777777" w:rsidR="00CF5BF4" w:rsidRPr="007E23A1" w:rsidRDefault="00CF5BF4" w:rsidP="00D83F7B">
            <w:pPr>
              <w:pStyle w:val="TAC"/>
            </w:pPr>
          </w:p>
        </w:tc>
        <w:tc>
          <w:tcPr>
            <w:tcW w:w="441" w:type="pct"/>
            <w:tcPrChange w:id="94" w:author="///" w:date="2021-08-05T21:33:00Z">
              <w:tcPr>
                <w:tcW w:w="409" w:type="pct"/>
                <w:gridSpan w:val="2"/>
              </w:tcPr>
            </w:tcPrChange>
          </w:tcPr>
          <w:p w14:paraId="05E5AE31" w14:textId="77777777" w:rsidR="00CF5BF4" w:rsidRPr="007E23A1" w:rsidRDefault="00CF5BF4" w:rsidP="00D83F7B">
            <w:pPr>
              <w:pStyle w:val="TAC"/>
            </w:pPr>
          </w:p>
        </w:tc>
        <w:tc>
          <w:tcPr>
            <w:tcW w:w="1110" w:type="pct"/>
            <w:tcBorders>
              <w:top w:val="nil"/>
              <w:bottom w:val="nil"/>
            </w:tcBorders>
            <w:shd w:val="clear" w:color="auto" w:fill="auto"/>
            <w:tcPrChange w:id="95" w:author="///" w:date="2021-08-05T21:33:00Z">
              <w:tcPr>
                <w:tcW w:w="1269" w:type="pct"/>
                <w:gridSpan w:val="3"/>
                <w:tcBorders>
                  <w:top w:val="nil"/>
                  <w:bottom w:val="nil"/>
                </w:tcBorders>
                <w:shd w:val="clear" w:color="auto" w:fill="auto"/>
              </w:tcPr>
            </w:tcPrChange>
          </w:tcPr>
          <w:p w14:paraId="57584F96" w14:textId="77777777" w:rsidR="00CF5BF4" w:rsidRPr="007E23A1" w:rsidRDefault="00CF5BF4" w:rsidP="00D83F7B">
            <w:pPr>
              <w:pStyle w:val="TAC"/>
            </w:pPr>
          </w:p>
        </w:tc>
        <w:tc>
          <w:tcPr>
            <w:tcW w:w="1364" w:type="pct"/>
            <w:gridSpan w:val="2"/>
            <w:tcPrChange w:id="96" w:author="///" w:date="2021-08-05T21:33:00Z">
              <w:tcPr>
                <w:tcW w:w="1364" w:type="pct"/>
                <w:gridSpan w:val="3"/>
              </w:tcPr>
            </w:tcPrChange>
          </w:tcPr>
          <w:p w14:paraId="71F219C3" w14:textId="77777777" w:rsidR="00CF5BF4" w:rsidRPr="007E23A1" w:rsidRDefault="00CF5BF4" w:rsidP="00D83F7B">
            <w:pPr>
              <w:pStyle w:val="TAC"/>
            </w:pPr>
            <w:r w:rsidRPr="007E23A1">
              <w:t>DFT-s-OFDM 16 QAM</w:t>
            </w:r>
          </w:p>
        </w:tc>
        <w:tc>
          <w:tcPr>
            <w:tcW w:w="836" w:type="pct"/>
            <w:shd w:val="clear" w:color="auto" w:fill="auto"/>
            <w:tcPrChange w:id="97" w:author="///" w:date="2021-08-05T21:33:00Z">
              <w:tcPr>
                <w:tcW w:w="834" w:type="pct"/>
                <w:shd w:val="clear" w:color="auto" w:fill="auto"/>
              </w:tcPr>
            </w:tcPrChange>
          </w:tcPr>
          <w:p w14:paraId="6FD339BC" w14:textId="77777777" w:rsidR="00CF5BF4" w:rsidRPr="007E23A1" w:rsidRDefault="00CF5BF4" w:rsidP="00D83F7B">
            <w:pPr>
              <w:pStyle w:val="TAC"/>
            </w:pPr>
            <w:r w:rsidRPr="007E23A1">
              <w:t>Outer Full</w:t>
            </w:r>
          </w:p>
        </w:tc>
      </w:tr>
      <w:tr w:rsidR="007A4867" w:rsidRPr="007E23A1" w14:paraId="705E0780" w14:textId="77777777" w:rsidTr="00D85535">
        <w:tc>
          <w:tcPr>
            <w:tcW w:w="365" w:type="pct"/>
            <w:shd w:val="clear" w:color="auto" w:fill="auto"/>
            <w:tcPrChange w:id="98" w:author="///" w:date="2021-08-05T21:33:00Z">
              <w:tcPr>
                <w:tcW w:w="306" w:type="pct"/>
                <w:shd w:val="clear" w:color="auto" w:fill="auto"/>
              </w:tcPr>
            </w:tcPrChange>
          </w:tcPr>
          <w:p w14:paraId="5805DA37" w14:textId="77777777" w:rsidR="007A4867" w:rsidRPr="007E23A1" w:rsidRDefault="007A4867" w:rsidP="007A4867">
            <w:pPr>
              <w:pStyle w:val="TAC"/>
            </w:pPr>
            <w:r w:rsidRPr="007E23A1">
              <w:rPr>
                <w:lang w:eastAsia="zh-CN"/>
              </w:rPr>
              <w:t>10</w:t>
            </w:r>
          </w:p>
        </w:tc>
        <w:tc>
          <w:tcPr>
            <w:tcW w:w="516" w:type="pct"/>
            <w:shd w:val="clear" w:color="auto" w:fill="auto"/>
            <w:tcPrChange w:id="99" w:author="///" w:date="2021-08-05T21:33:00Z">
              <w:tcPr>
                <w:tcW w:w="409" w:type="pct"/>
                <w:gridSpan w:val="2"/>
                <w:shd w:val="clear" w:color="auto" w:fill="auto"/>
              </w:tcPr>
            </w:tcPrChange>
          </w:tcPr>
          <w:p w14:paraId="739152BC" w14:textId="77777777" w:rsidR="007A4867" w:rsidRPr="007E23A1" w:rsidRDefault="007A4867" w:rsidP="007A4867">
            <w:pPr>
              <w:pStyle w:val="TAC"/>
            </w:pPr>
            <w:r w:rsidRPr="007E23A1">
              <w:t>Low</w:t>
            </w:r>
          </w:p>
        </w:tc>
        <w:tc>
          <w:tcPr>
            <w:tcW w:w="369" w:type="pct"/>
            <w:tcPrChange w:id="100" w:author="///" w:date="2021-08-05T21:33:00Z">
              <w:tcPr>
                <w:tcW w:w="409" w:type="pct"/>
                <w:gridSpan w:val="2"/>
              </w:tcPr>
            </w:tcPrChange>
          </w:tcPr>
          <w:p w14:paraId="291FDF93" w14:textId="77777777" w:rsidR="007A4867" w:rsidRPr="007E23A1" w:rsidRDefault="007A4867" w:rsidP="007A4867">
            <w:pPr>
              <w:pStyle w:val="TAC"/>
            </w:pPr>
          </w:p>
        </w:tc>
        <w:tc>
          <w:tcPr>
            <w:tcW w:w="441" w:type="pct"/>
            <w:tcPrChange w:id="101" w:author="///" w:date="2021-08-05T21:33:00Z">
              <w:tcPr>
                <w:tcW w:w="409" w:type="pct"/>
                <w:gridSpan w:val="2"/>
              </w:tcPr>
            </w:tcPrChange>
          </w:tcPr>
          <w:p w14:paraId="46D0C5D2" w14:textId="77777777" w:rsidR="007A4867" w:rsidRPr="007E23A1" w:rsidRDefault="007A4867" w:rsidP="007A4867">
            <w:pPr>
              <w:pStyle w:val="TAC"/>
            </w:pPr>
          </w:p>
        </w:tc>
        <w:tc>
          <w:tcPr>
            <w:tcW w:w="1110" w:type="pct"/>
            <w:tcBorders>
              <w:top w:val="nil"/>
              <w:bottom w:val="nil"/>
            </w:tcBorders>
            <w:shd w:val="clear" w:color="auto" w:fill="auto"/>
            <w:tcPrChange w:id="102" w:author="///" w:date="2021-08-05T21:33:00Z">
              <w:tcPr>
                <w:tcW w:w="1269" w:type="pct"/>
                <w:gridSpan w:val="3"/>
                <w:tcBorders>
                  <w:top w:val="nil"/>
                  <w:bottom w:val="nil"/>
                </w:tcBorders>
                <w:shd w:val="clear" w:color="auto" w:fill="auto"/>
              </w:tcPr>
            </w:tcPrChange>
          </w:tcPr>
          <w:p w14:paraId="5241E4B3" w14:textId="77777777" w:rsidR="007A4867" w:rsidRPr="007E23A1" w:rsidRDefault="007A4867" w:rsidP="007A4867">
            <w:pPr>
              <w:pStyle w:val="TAC"/>
            </w:pPr>
          </w:p>
        </w:tc>
        <w:tc>
          <w:tcPr>
            <w:tcW w:w="1364" w:type="pct"/>
            <w:gridSpan w:val="2"/>
            <w:tcPrChange w:id="103" w:author="///" w:date="2021-08-05T21:33:00Z">
              <w:tcPr>
                <w:tcW w:w="1364" w:type="pct"/>
                <w:gridSpan w:val="3"/>
              </w:tcPr>
            </w:tcPrChange>
          </w:tcPr>
          <w:p w14:paraId="44EF97F2" w14:textId="77777777" w:rsidR="007A4867" w:rsidRPr="007E23A1" w:rsidRDefault="007A4867" w:rsidP="007A4867">
            <w:pPr>
              <w:pStyle w:val="TAC"/>
            </w:pPr>
            <w:r w:rsidRPr="007E23A1">
              <w:t>DFT-s-OFDM 64 QAM</w:t>
            </w:r>
          </w:p>
        </w:tc>
        <w:tc>
          <w:tcPr>
            <w:tcW w:w="836" w:type="pct"/>
            <w:shd w:val="clear" w:color="auto" w:fill="auto"/>
            <w:tcPrChange w:id="104" w:author="///" w:date="2021-08-05T21:33:00Z">
              <w:tcPr>
                <w:tcW w:w="834" w:type="pct"/>
                <w:shd w:val="clear" w:color="auto" w:fill="auto"/>
              </w:tcPr>
            </w:tcPrChange>
          </w:tcPr>
          <w:p w14:paraId="36A4EE7D" w14:textId="77777777" w:rsidR="007A4867" w:rsidRPr="007E23A1" w:rsidRDefault="007A4867" w:rsidP="007A4867">
            <w:pPr>
              <w:pStyle w:val="TAC"/>
            </w:pPr>
            <w:r w:rsidRPr="007E23A1">
              <w:t>Edge_1RB_Left</w:t>
            </w:r>
          </w:p>
        </w:tc>
      </w:tr>
      <w:tr w:rsidR="007A4867" w:rsidRPr="007E23A1" w14:paraId="59C8F5C8" w14:textId="77777777" w:rsidTr="00D85535">
        <w:tc>
          <w:tcPr>
            <w:tcW w:w="365" w:type="pct"/>
            <w:shd w:val="clear" w:color="auto" w:fill="auto"/>
            <w:tcPrChange w:id="105" w:author="///" w:date="2021-08-05T21:33:00Z">
              <w:tcPr>
                <w:tcW w:w="306" w:type="pct"/>
                <w:shd w:val="clear" w:color="auto" w:fill="auto"/>
              </w:tcPr>
            </w:tcPrChange>
          </w:tcPr>
          <w:p w14:paraId="6252AE63" w14:textId="77777777" w:rsidR="007A4867" w:rsidRPr="007E23A1" w:rsidRDefault="007A4867" w:rsidP="007A4867">
            <w:pPr>
              <w:pStyle w:val="TAC"/>
            </w:pPr>
            <w:r w:rsidRPr="007E23A1">
              <w:rPr>
                <w:lang w:eastAsia="zh-CN"/>
              </w:rPr>
              <w:t>11</w:t>
            </w:r>
          </w:p>
        </w:tc>
        <w:tc>
          <w:tcPr>
            <w:tcW w:w="516" w:type="pct"/>
            <w:shd w:val="clear" w:color="auto" w:fill="auto"/>
            <w:tcPrChange w:id="106" w:author="///" w:date="2021-08-05T21:33:00Z">
              <w:tcPr>
                <w:tcW w:w="409" w:type="pct"/>
                <w:gridSpan w:val="2"/>
                <w:shd w:val="clear" w:color="auto" w:fill="auto"/>
              </w:tcPr>
            </w:tcPrChange>
          </w:tcPr>
          <w:p w14:paraId="18F8F398" w14:textId="77777777" w:rsidR="007A4867" w:rsidRPr="007E23A1" w:rsidRDefault="007A4867" w:rsidP="007A4867">
            <w:pPr>
              <w:pStyle w:val="TAC"/>
            </w:pPr>
            <w:r w:rsidRPr="007E23A1">
              <w:t>High</w:t>
            </w:r>
          </w:p>
        </w:tc>
        <w:tc>
          <w:tcPr>
            <w:tcW w:w="369" w:type="pct"/>
            <w:tcPrChange w:id="107" w:author="///" w:date="2021-08-05T21:33:00Z">
              <w:tcPr>
                <w:tcW w:w="409" w:type="pct"/>
                <w:gridSpan w:val="2"/>
              </w:tcPr>
            </w:tcPrChange>
          </w:tcPr>
          <w:p w14:paraId="21A5C9B7" w14:textId="77777777" w:rsidR="007A4867" w:rsidRPr="007E23A1" w:rsidRDefault="007A4867" w:rsidP="007A4867">
            <w:pPr>
              <w:pStyle w:val="TAC"/>
            </w:pPr>
          </w:p>
        </w:tc>
        <w:tc>
          <w:tcPr>
            <w:tcW w:w="441" w:type="pct"/>
            <w:tcPrChange w:id="108" w:author="///" w:date="2021-08-05T21:33:00Z">
              <w:tcPr>
                <w:tcW w:w="409" w:type="pct"/>
                <w:gridSpan w:val="2"/>
              </w:tcPr>
            </w:tcPrChange>
          </w:tcPr>
          <w:p w14:paraId="70382D7F" w14:textId="77777777" w:rsidR="007A4867" w:rsidRPr="007E23A1" w:rsidRDefault="007A4867" w:rsidP="007A4867">
            <w:pPr>
              <w:pStyle w:val="TAC"/>
            </w:pPr>
          </w:p>
        </w:tc>
        <w:tc>
          <w:tcPr>
            <w:tcW w:w="1110" w:type="pct"/>
            <w:tcBorders>
              <w:top w:val="nil"/>
              <w:bottom w:val="nil"/>
            </w:tcBorders>
            <w:shd w:val="clear" w:color="auto" w:fill="auto"/>
            <w:tcPrChange w:id="109" w:author="///" w:date="2021-08-05T21:33:00Z">
              <w:tcPr>
                <w:tcW w:w="1269" w:type="pct"/>
                <w:gridSpan w:val="3"/>
                <w:tcBorders>
                  <w:top w:val="nil"/>
                  <w:bottom w:val="nil"/>
                </w:tcBorders>
                <w:shd w:val="clear" w:color="auto" w:fill="auto"/>
              </w:tcPr>
            </w:tcPrChange>
          </w:tcPr>
          <w:p w14:paraId="36364DEF" w14:textId="77777777" w:rsidR="007A4867" w:rsidRPr="007E23A1" w:rsidRDefault="007A4867" w:rsidP="007A4867">
            <w:pPr>
              <w:pStyle w:val="TAC"/>
            </w:pPr>
          </w:p>
        </w:tc>
        <w:tc>
          <w:tcPr>
            <w:tcW w:w="1364" w:type="pct"/>
            <w:gridSpan w:val="2"/>
            <w:tcPrChange w:id="110" w:author="///" w:date="2021-08-05T21:33:00Z">
              <w:tcPr>
                <w:tcW w:w="1364" w:type="pct"/>
                <w:gridSpan w:val="3"/>
              </w:tcPr>
            </w:tcPrChange>
          </w:tcPr>
          <w:p w14:paraId="5C5899C5" w14:textId="77777777" w:rsidR="007A4867" w:rsidRPr="007E23A1" w:rsidRDefault="007A4867" w:rsidP="007A4867">
            <w:pPr>
              <w:pStyle w:val="TAC"/>
            </w:pPr>
            <w:r w:rsidRPr="007E23A1">
              <w:t>DFT-s-OFDM 64 QAM</w:t>
            </w:r>
          </w:p>
        </w:tc>
        <w:tc>
          <w:tcPr>
            <w:tcW w:w="836" w:type="pct"/>
            <w:shd w:val="clear" w:color="auto" w:fill="auto"/>
            <w:tcPrChange w:id="111" w:author="///" w:date="2021-08-05T21:33:00Z">
              <w:tcPr>
                <w:tcW w:w="834" w:type="pct"/>
                <w:shd w:val="clear" w:color="auto" w:fill="auto"/>
              </w:tcPr>
            </w:tcPrChange>
          </w:tcPr>
          <w:p w14:paraId="4E101380" w14:textId="77777777" w:rsidR="007A4867" w:rsidRPr="007E23A1" w:rsidRDefault="007A4867" w:rsidP="007A4867">
            <w:pPr>
              <w:pStyle w:val="TAC"/>
            </w:pPr>
            <w:r w:rsidRPr="007E23A1">
              <w:t>Edge_1RB_Right</w:t>
            </w:r>
          </w:p>
        </w:tc>
      </w:tr>
      <w:tr w:rsidR="007A4867" w:rsidRPr="007E23A1" w14:paraId="6A10937D" w14:textId="77777777" w:rsidTr="00D85535">
        <w:tc>
          <w:tcPr>
            <w:tcW w:w="365" w:type="pct"/>
            <w:shd w:val="clear" w:color="auto" w:fill="auto"/>
            <w:tcPrChange w:id="112" w:author="///" w:date="2021-08-05T21:33:00Z">
              <w:tcPr>
                <w:tcW w:w="306" w:type="pct"/>
                <w:shd w:val="clear" w:color="auto" w:fill="auto"/>
              </w:tcPr>
            </w:tcPrChange>
          </w:tcPr>
          <w:p w14:paraId="0D89E329" w14:textId="77777777" w:rsidR="007A4867" w:rsidRPr="007E23A1" w:rsidRDefault="007A4867" w:rsidP="007A4867">
            <w:pPr>
              <w:pStyle w:val="TAC"/>
            </w:pPr>
            <w:r w:rsidRPr="007E23A1">
              <w:t>12</w:t>
            </w:r>
          </w:p>
        </w:tc>
        <w:tc>
          <w:tcPr>
            <w:tcW w:w="516" w:type="pct"/>
            <w:shd w:val="clear" w:color="auto" w:fill="auto"/>
            <w:tcPrChange w:id="113" w:author="///" w:date="2021-08-05T21:33:00Z">
              <w:tcPr>
                <w:tcW w:w="409" w:type="pct"/>
                <w:gridSpan w:val="2"/>
                <w:shd w:val="clear" w:color="auto" w:fill="auto"/>
              </w:tcPr>
            </w:tcPrChange>
          </w:tcPr>
          <w:p w14:paraId="7DDC45C7" w14:textId="77777777" w:rsidR="007A4867" w:rsidRPr="007E23A1" w:rsidRDefault="007A4867" w:rsidP="007A4867">
            <w:pPr>
              <w:pStyle w:val="TAC"/>
            </w:pPr>
            <w:r w:rsidRPr="007E23A1">
              <w:t>Default</w:t>
            </w:r>
          </w:p>
        </w:tc>
        <w:tc>
          <w:tcPr>
            <w:tcW w:w="369" w:type="pct"/>
            <w:tcPrChange w:id="114" w:author="///" w:date="2021-08-05T21:33:00Z">
              <w:tcPr>
                <w:tcW w:w="409" w:type="pct"/>
                <w:gridSpan w:val="2"/>
              </w:tcPr>
            </w:tcPrChange>
          </w:tcPr>
          <w:p w14:paraId="066DD1BE" w14:textId="77777777" w:rsidR="007A4867" w:rsidRPr="007E23A1" w:rsidRDefault="007A4867" w:rsidP="007A4867">
            <w:pPr>
              <w:pStyle w:val="TAC"/>
            </w:pPr>
          </w:p>
        </w:tc>
        <w:tc>
          <w:tcPr>
            <w:tcW w:w="441" w:type="pct"/>
            <w:tcPrChange w:id="115" w:author="///" w:date="2021-08-05T21:33:00Z">
              <w:tcPr>
                <w:tcW w:w="409" w:type="pct"/>
                <w:gridSpan w:val="2"/>
              </w:tcPr>
            </w:tcPrChange>
          </w:tcPr>
          <w:p w14:paraId="3E140F9C" w14:textId="77777777" w:rsidR="007A4867" w:rsidRPr="007E23A1" w:rsidRDefault="007A4867" w:rsidP="007A4867">
            <w:pPr>
              <w:pStyle w:val="TAC"/>
            </w:pPr>
          </w:p>
        </w:tc>
        <w:tc>
          <w:tcPr>
            <w:tcW w:w="1110" w:type="pct"/>
            <w:tcBorders>
              <w:top w:val="nil"/>
              <w:bottom w:val="nil"/>
            </w:tcBorders>
            <w:shd w:val="clear" w:color="auto" w:fill="auto"/>
            <w:tcPrChange w:id="116" w:author="///" w:date="2021-08-05T21:33:00Z">
              <w:tcPr>
                <w:tcW w:w="1269" w:type="pct"/>
                <w:gridSpan w:val="3"/>
                <w:tcBorders>
                  <w:top w:val="nil"/>
                  <w:bottom w:val="nil"/>
                </w:tcBorders>
                <w:shd w:val="clear" w:color="auto" w:fill="auto"/>
              </w:tcPr>
            </w:tcPrChange>
          </w:tcPr>
          <w:p w14:paraId="22A7A63F" w14:textId="77777777" w:rsidR="007A4867" w:rsidRPr="007E23A1" w:rsidRDefault="007A4867" w:rsidP="007A4867">
            <w:pPr>
              <w:pStyle w:val="TAC"/>
            </w:pPr>
          </w:p>
        </w:tc>
        <w:tc>
          <w:tcPr>
            <w:tcW w:w="1364" w:type="pct"/>
            <w:gridSpan w:val="2"/>
            <w:tcPrChange w:id="117" w:author="///" w:date="2021-08-05T21:33:00Z">
              <w:tcPr>
                <w:tcW w:w="1364" w:type="pct"/>
                <w:gridSpan w:val="3"/>
              </w:tcPr>
            </w:tcPrChange>
          </w:tcPr>
          <w:p w14:paraId="14A178CF" w14:textId="77777777" w:rsidR="007A4867" w:rsidRPr="007E23A1" w:rsidRDefault="007A4867" w:rsidP="007A4867">
            <w:pPr>
              <w:pStyle w:val="TAC"/>
            </w:pPr>
            <w:r w:rsidRPr="007E23A1">
              <w:t>DFT-s-OFDM 64 QAM</w:t>
            </w:r>
          </w:p>
        </w:tc>
        <w:tc>
          <w:tcPr>
            <w:tcW w:w="836" w:type="pct"/>
            <w:shd w:val="clear" w:color="auto" w:fill="auto"/>
            <w:tcPrChange w:id="118" w:author="///" w:date="2021-08-05T21:33:00Z">
              <w:tcPr>
                <w:tcW w:w="834" w:type="pct"/>
                <w:shd w:val="clear" w:color="auto" w:fill="auto"/>
              </w:tcPr>
            </w:tcPrChange>
          </w:tcPr>
          <w:p w14:paraId="11A46057" w14:textId="77777777" w:rsidR="007A4867" w:rsidRPr="007E23A1" w:rsidRDefault="007A4867" w:rsidP="007A4867">
            <w:pPr>
              <w:pStyle w:val="TAC"/>
            </w:pPr>
            <w:r w:rsidRPr="007E23A1">
              <w:t>Outer Full</w:t>
            </w:r>
          </w:p>
        </w:tc>
      </w:tr>
      <w:tr w:rsidR="007A4867" w:rsidRPr="007E23A1" w14:paraId="1FE16083" w14:textId="77777777" w:rsidTr="00D85535">
        <w:tc>
          <w:tcPr>
            <w:tcW w:w="365" w:type="pct"/>
            <w:shd w:val="clear" w:color="auto" w:fill="auto"/>
            <w:tcPrChange w:id="119" w:author="///" w:date="2021-08-05T21:33:00Z">
              <w:tcPr>
                <w:tcW w:w="306" w:type="pct"/>
                <w:shd w:val="clear" w:color="auto" w:fill="auto"/>
              </w:tcPr>
            </w:tcPrChange>
          </w:tcPr>
          <w:p w14:paraId="18F710DB" w14:textId="77777777" w:rsidR="007A4867" w:rsidRPr="007E23A1" w:rsidDel="007A4867" w:rsidRDefault="007A4867" w:rsidP="007A4867">
            <w:pPr>
              <w:pStyle w:val="TAC"/>
            </w:pPr>
            <w:r w:rsidRPr="007E23A1">
              <w:rPr>
                <w:lang w:eastAsia="zh-CN"/>
              </w:rPr>
              <w:t>13</w:t>
            </w:r>
          </w:p>
        </w:tc>
        <w:tc>
          <w:tcPr>
            <w:tcW w:w="516" w:type="pct"/>
            <w:shd w:val="clear" w:color="auto" w:fill="auto"/>
            <w:tcPrChange w:id="120" w:author="///" w:date="2021-08-05T21:33:00Z">
              <w:tcPr>
                <w:tcW w:w="409" w:type="pct"/>
                <w:gridSpan w:val="2"/>
                <w:shd w:val="clear" w:color="auto" w:fill="auto"/>
              </w:tcPr>
            </w:tcPrChange>
          </w:tcPr>
          <w:p w14:paraId="594E715B" w14:textId="77777777" w:rsidR="007A4867" w:rsidRPr="007E23A1" w:rsidRDefault="007A4867" w:rsidP="007A4867">
            <w:pPr>
              <w:pStyle w:val="TAC"/>
            </w:pPr>
            <w:r w:rsidRPr="007E23A1">
              <w:t>Low</w:t>
            </w:r>
          </w:p>
        </w:tc>
        <w:tc>
          <w:tcPr>
            <w:tcW w:w="369" w:type="pct"/>
            <w:tcPrChange w:id="121" w:author="///" w:date="2021-08-05T21:33:00Z">
              <w:tcPr>
                <w:tcW w:w="409" w:type="pct"/>
                <w:gridSpan w:val="2"/>
              </w:tcPr>
            </w:tcPrChange>
          </w:tcPr>
          <w:p w14:paraId="315F9B0F" w14:textId="77777777" w:rsidR="007A4867" w:rsidRPr="007E23A1" w:rsidRDefault="007A4867" w:rsidP="007A4867">
            <w:pPr>
              <w:pStyle w:val="TAC"/>
            </w:pPr>
          </w:p>
        </w:tc>
        <w:tc>
          <w:tcPr>
            <w:tcW w:w="441" w:type="pct"/>
            <w:tcPrChange w:id="122" w:author="///" w:date="2021-08-05T21:33:00Z">
              <w:tcPr>
                <w:tcW w:w="409" w:type="pct"/>
                <w:gridSpan w:val="2"/>
              </w:tcPr>
            </w:tcPrChange>
          </w:tcPr>
          <w:p w14:paraId="3BCC509D" w14:textId="77777777" w:rsidR="007A4867" w:rsidRPr="007E23A1" w:rsidRDefault="007A4867" w:rsidP="007A4867">
            <w:pPr>
              <w:pStyle w:val="TAC"/>
            </w:pPr>
          </w:p>
        </w:tc>
        <w:tc>
          <w:tcPr>
            <w:tcW w:w="1110" w:type="pct"/>
            <w:tcBorders>
              <w:top w:val="nil"/>
              <w:bottom w:val="nil"/>
            </w:tcBorders>
            <w:shd w:val="clear" w:color="auto" w:fill="auto"/>
            <w:tcPrChange w:id="123" w:author="///" w:date="2021-08-05T21:33:00Z">
              <w:tcPr>
                <w:tcW w:w="1269" w:type="pct"/>
                <w:gridSpan w:val="3"/>
                <w:tcBorders>
                  <w:top w:val="nil"/>
                  <w:bottom w:val="nil"/>
                </w:tcBorders>
                <w:shd w:val="clear" w:color="auto" w:fill="auto"/>
              </w:tcPr>
            </w:tcPrChange>
          </w:tcPr>
          <w:p w14:paraId="283D596C" w14:textId="77777777" w:rsidR="007A4867" w:rsidRPr="007E23A1" w:rsidRDefault="007A4867" w:rsidP="007A4867">
            <w:pPr>
              <w:pStyle w:val="TAC"/>
            </w:pPr>
          </w:p>
        </w:tc>
        <w:tc>
          <w:tcPr>
            <w:tcW w:w="1364" w:type="pct"/>
            <w:gridSpan w:val="2"/>
            <w:tcPrChange w:id="124" w:author="///" w:date="2021-08-05T21:33:00Z">
              <w:tcPr>
                <w:tcW w:w="1364" w:type="pct"/>
                <w:gridSpan w:val="3"/>
              </w:tcPr>
            </w:tcPrChange>
          </w:tcPr>
          <w:p w14:paraId="549C5B86" w14:textId="77777777" w:rsidR="007A4867" w:rsidRPr="007E23A1" w:rsidRDefault="007A4867" w:rsidP="007A4867">
            <w:pPr>
              <w:pStyle w:val="TAC"/>
            </w:pPr>
            <w:r w:rsidRPr="007E23A1">
              <w:t>DFT-s-OFDM 256 QAM</w:t>
            </w:r>
          </w:p>
        </w:tc>
        <w:tc>
          <w:tcPr>
            <w:tcW w:w="836" w:type="pct"/>
            <w:shd w:val="clear" w:color="auto" w:fill="auto"/>
            <w:tcPrChange w:id="125" w:author="///" w:date="2021-08-05T21:33:00Z">
              <w:tcPr>
                <w:tcW w:w="834" w:type="pct"/>
                <w:shd w:val="clear" w:color="auto" w:fill="auto"/>
              </w:tcPr>
            </w:tcPrChange>
          </w:tcPr>
          <w:p w14:paraId="0D7014FA" w14:textId="77777777" w:rsidR="007A4867" w:rsidRPr="007E23A1" w:rsidRDefault="007A4867" w:rsidP="007A4867">
            <w:pPr>
              <w:pStyle w:val="TAC"/>
            </w:pPr>
            <w:r w:rsidRPr="007E23A1">
              <w:t>Edge_1RB_Left</w:t>
            </w:r>
          </w:p>
        </w:tc>
      </w:tr>
      <w:tr w:rsidR="007A4867" w:rsidRPr="007E23A1" w14:paraId="3988176C" w14:textId="77777777" w:rsidTr="00D85535">
        <w:tc>
          <w:tcPr>
            <w:tcW w:w="365" w:type="pct"/>
            <w:shd w:val="clear" w:color="auto" w:fill="auto"/>
            <w:tcPrChange w:id="126" w:author="///" w:date="2021-08-05T21:33:00Z">
              <w:tcPr>
                <w:tcW w:w="306" w:type="pct"/>
                <w:shd w:val="clear" w:color="auto" w:fill="auto"/>
              </w:tcPr>
            </w:tcPrChange>
          </w:tcPr>
          <w:p w14:paraId="24404314" w14:textId="77777777" w:rsidR="007A4867" w:rsidRPr="007E23A1" w:rsidDel="007A4867" w:rsidRDefault="007A4867" w:rsidP="007A4867">
            <w:pPr>
              <w:pStyle w:val="TAC"/>
            </w:pPr>
            <w:r w:rsidRPr="007E23A1">
              <w:rPr>
                <w:lang w:eastAsia="zh-CN"/>
              </w:rPr>
              <w:t>14</w:t>
            </w:r>
          </w:p>
        </w:tc>
        <w:tc>
          <w:tcPr>
            <w:tcW w:w="516" w:type="pct"/>
            <w:shd w:val="clear" w:color="auto" w:fill="auto"/>
            <w:tcPrChange w:id="127" w:author="///" w:date="2021-08-05T21:33:00Z">
              <w:tcPr>
                <w:tcW w:w="409" w:type="pct"/>
                <w:gridSpan w:val="2"/>
                <w:shd w:val="clear" w:color="auto" w:fill="auto"/>
              </w:tcPr>
            </w:tcPrChange>
          </w:tcPr>
          <w:p w14:paraId="505A26AA" w14:textId="77777777" w:rsidR="007A4867" w:rsidRPr="007E23A1" w:rsidRDefault="007A4867" w:rsidP="007A4867">
            <w:pPr>
              <w:pStyle w:val="TAC"/>
            </w:pPr>
            <w:r w:rsidRPr="007E23A1">
              <w:t>High</w:t>
            </w:r>
          </w:p>
        </w:tc>
        <w:tc>
          <w:tcPr>
            <w:tcW w:w="369" w:type="pct"/>
            <w:tcPrChange w:id="128" w:author="///" w:date="2021-08-05T21:33:00Z">
              <w:tcPr>
                <w:tcW w:w="409" w:type="pct"/>
                <w:gridSpan w:val="2"/>
              </w:tcPr>
            </w:tcPrChange>
          </w:tcPr>
          <w:p w14:paraId="2D8A1DC7" w14:textId="77777777" w:rsidR="007A4867" w:rsidRPr="007E23A1" w:rsidRDefault="007A4867" w:rsidP="007A4867">
            <w:pPr>
              <w:pStyle w:val="TAC"/>
            </w:pPr>
          </w:p>
        </w:tc>
        <w:tc>
          <w:tcPr>
            <w:tcW w:w="441" w:type="pct"/>
            <w:tcPrChange w:id="129" w:author="///" w:date="2021-08-05T21:33:00Z">
              <w:tcPr>
                <w:tcW w:w="409" w:type="pct"/>
                <w:gridSpan w:val="2"/>
              </w:tcPr>
            </w:tcPrChange>
          </w:tcPr>
          <w:p w14:paraId="26A522DA" w14:textId="77777777" w:rsidR="007A4867" w:rsidRPr="007E23A1" w:rsidRDefault="007A4867" w:rsidP="007A4867">
            <w:pPr>
              <w:pStyle w:val="TAC"/>
            </w:pPr>
          </w:p>
        </w:tc>
        <w:tc>
          <w:tcPr>
            <w:tcW w:w="1110" w:type="pct"/>
            <w:tcBorders>
              <w:top w:val="nil"/>
              <w:bottom w:val="nil"/>
            </w:tcBorders>
            <w:shd w:val="clear" w:color="auto" w:fill="auto"/>
            <w:tcPrChange w:id="130" w:author="///" w:date="2021-08-05T21:33:00Z">
              <w:tcPr>
                <w:tcW w:w="1269" w:type="pct"/>
                <w:gridSpan w:val="3"/>
                <w:tcBorders>
                  <w:top w:val="nil"/>
                  <w:bottom w:val="nil"/>
                </w:tcBorders>
                <w:shd w:val="clear" w:color="auto" w:fill="auto"/>
              </w:tcPr>
            </w:tcPrChange>
          </w:tcPr>
          <w:p w14:paraId="2836CA95" w14:textId="77777777" w:rsidR="007A4867" w:rsidRPr="007E23A1" w:rsidRDefault="007A4867" w:rsidP="007A4867">
            <w:pPr>
              <w:pStyle w:val="TAC"/>
            </w:pPr>
          </w:p>
        </w:tc>
        <w:tc>
          <w:tcPr>
            <w:tcW w:w="1364" w:type="pct"/>
            <w:gridSpan w:val="2"/>
            <w:tcPrChange w:id="131" w:author="///" w:date="2021-08-05T21:33:00Z">
              <w:tcPr>
                <w:tcW w:w="1364" w:type="pct"/>
                <w:gridSpan w:val="3"/>
              </w:tcPr>
            </w:tcPrChange>
          </w:tcPr>
          <w:p w14:paraId="5906713F" w14:textId="77777777" w:rsidR="007A4867" w:rsidRPr="007E23A1" w:rsidRDefault="007A4867" w:rsidP="007A4867">
            <w:pPr>
              <w:pStyle w:val="TAC"/>
            </w:pPr>
            <w:r w:rsidRPr="007E23A1">
              <w:t>DFT-s-OFDM 256 QAM</w:t>
            </w:r>
          </w:p>
        </w:tc>
        <w:tc>
          <w:tcPr>
            <w:tcW w:w="836" w:type="pct"/>
            <w:shd w:val="clear" w:color="auto" w:fill="auto"/>
            <w:tcPrChange w:id="132" w:author="///" w:date="2021-08-05T21:33:00Z">
              <w:tcPr>
                <w:tcW w:w="834" w:type="pct"/>
                <w:shd w:val="clear" w:color="auto" w:fill="auto"/>
              </w:tcPr>
            </w:tcPrChange>
          </w:tcPr>
          <w:p w14:paraId="673363CA" w14:textId="77777777" w:rsidR="007A4867" w:rsidRPr="007E23A1" w:rsidRDefault="007A4867" w:rsidP="007A4867">
            <w:pPr>
              <w:pStyle w:val="TAC"/>
            </w:pPr>
            <w:r w:rsidRPr="007E23A1">
              <w:t>Edge_1RB_Right</w:t>
            </w:r>
          </w:p>
        </w:tc>
      </w:tr>
      <w:tr w:rsidR="007A4867" w:rsidRPr="007E23A1" w14:paraId="0792ED22" w14:textId="77777777" w:rsidTr="00D85535">
        <w:tc>
          <w:tcPr>
            <w:tcW w:w="365" w:type="pct"/>
            <w:shd w:val="clear" w:color="auto" w:fill="auto"/>
            <w:tcPrChange w:id="133" w:author="///" w:date="2021-08-05T21:33:00Z">
              <w:tcPr>
                <w:tcW w:w="306" w:type="pct"/>
                <w:shd w:val="clear" w:color="auto" w:fill="auto"/>
              </w:tcPr>
            </w:tcPrChange>
          </w:tcPr>
          <w:p w14:paraId="34F75850" w14:textId="77777777" w:rsidR="007A4867" w:rsidRPr="007E23A1" w:rsidRDefault="007A4867" w:rsidP="007A4867">
            <w:pPr>
              <w:pStyle w:val="TAC"/>
            </w:pPr>
            <w:r w:rsidRPr="007E23A1">
              <w:t>15</w:t>
            </w:r>
          </w:p>
        </w:tc>
        <w:tc>
          <w:tcPr>
            <w:tcW w:w="516" w:type="pct"/>
            <w:shd w:val="clear" w:color="auto" w:fill="auto"/>
            <w:tcPrChange w:id="134" w:author="///" w:date="2021-08-05T21:33:00Z">
              <w:tcPr>
                <w:tcW w:w="409" w:type="pct"/>
                <w:gridSpan w:val="2"/>
                <w:shd w:val="clear" w:color="auto" w:fill="auto"/>
              </w:tcPr>
            </w:tcPrChange>
          </w:tcPr>
          <w:p w14:paraId="1003B2E2" w14:textId="77777777" w:rsidR="007A4867" w:rsidRPr="007E23A1" w:rsidRDefault="007A4867" w:rsidP="007A4867">
            <w:pPr>
              <w:pStyle w:val="TAC"/>
            </w:pPr>
            <w:r w:rsidRPr="007E23A1">
              <w:t>Default</w:t>
            </w:r>
          </w:p>
        </w:tc>
        <w:tc>
          <w:tcPr>
            <w:tcW w:w="369" w:type="pct"/>
            <w:tcPrChange w:id="135" w:author="///" w:date="2021-08-05T21:33:00Z">
              <w:tcPr>
                <w:tcW w:w="409" w:type="pct"/>
                <w:gridSpan w:val="2"/>
              </w:tcPr>
            </w:tcPrChange>
          </w:tcPr>
          <w:p w14:paraId="78F235F4" w14:textId="77777777" w:rsidR="007A4867" w:rsidRPr="007E23A1" w:rsidRDefault="007A4867" w:rsidP="007A4867">
            <w:pPr>
              <w:pStyle w:val="TAC"/>
            </w:pPr>
          </w:p>
        </w:tc>
        <w:tc>
          <w:tcPr>
            <w:tcW w:w="441" w:type="pct"/>
            <w:tcPrChange w:id="136" w:author="///" w:date="2021-08-05T21:33:00Z">
              <w:tcPr>
                <w:tcW w:w="409" w:type="pct"/>
                <w:gridSpan w:val="2"/>
              </w:tcPr>
            </w:tcPrChange>
          </w:tcPr>
          <w:p w14:paraId="7F0CD822" w14:textId="77777777" w:rsidR="007A4867" w:rsidRPr="007E23A1" w:rsidRDefault="007A4867" w:rsidP="007A4867">
            <w:pPr>
              <w:pStyle w:val="TAC"/>
            </w:pPr>
          </w:p>
        </w:tc>
        <w:tc>
          <w:tcPr>
            <w:tcW w:w="1110" w:type="pct"/>
            <w:tcBorders>
              <w:top w:val="nil"/>
              <w:bottom w:val="nil"/>
            </w:tcBorders>
            <w:shd w:val="clear" w:color="auto" w:fill="auto"/>
            <w:tcPrChange w:id="137" w:author="///" w:date="2021-08-05T21:33:00Z">
              <w:tcPr>
                <w:tcW w:w="1269" w:type="pct"/>
                <w:gridSpan w:val="3"/>
                <w:tcBorders>
                  <w:top w:val="nil"/>
                  <w:bottom w:val="nil"/>
                </w:tcBorders>
                <w:shd w:val="clear" w:color="auto" w:fill="auto"/>
              </w:tcPr>
            </w:tcPrChange>
          </w:tcPr>
          <w:p w14:paraId="2ACC925B" w14:textId="77777777" w:rsidR="007A4867" w:rsidRPr="007E23A1" w:rsidRDefault="007A4867" w:rsidP="007A4867">
            <w:pPr>
              <w:pStyle w:val="TAC"/>
            </w:pPr>
          </w:p>
        </w:tc>
        <w:tc>
          <w:tcPr>
            <w:tcW w:w="1364" w:type="pct"/>
            <w:gridSpan w:val="2"/>
            <w:tcPrChange w:id="138" w:author="///" w:date="2021-08-05T21:33:00Z">
              <w:tcPr>
                <w:tcW w:w="1364" w:type="pct"/>
                <w:gridSpan w:val="3"/>
              </w:tcPr>
            </w:tcPrChange>
          </w:tcPr>
          <w:p w14:paraId="0517663C" w14:textId="77777777" w:rsidR="007A4867" w:rsidRPr="007E23A1" w:rsidRDefault="007A4867" w:rsidP="007A4867">
            <w:pPr>
              <w:pStyle w:val="TAC"/>
            </w:pPr>
            <w:r w:rsidRPr="007E23A1">
              <w:t>DFT-s-OFDM 256 QAM</w:t>
            </w:r>
          </w:p>
        </w:tc>
        <w:tc>
          <w:tcPr>
            <w:tcW w:w="836" w:type="pct"/>
            <w:shd w:val="clear" w:color="auto" w:fill="auto"/>
            <w:tcPrChange w:id="139" w:author="///" w:date="2021-08-05T21:33:00Z">
              <w:tcPr>
                <w:tcW w:w="834" w:type="pct"/>
                <w:shd w:val="clear" w:color="auto" w:fill="auto"/>
              </w:tcPr>
            </w:tcPrChange>
          </w:tcPr>
          <w:p w14:paraId="6DB9AF9C" w14:textId="77777777" w:rsidR="007A4867" w:rsidRPr="007E23A1" w:rsidRDefault="007A4867" w:rsidP="007A4867">
            <w:pPr>
              <w:pStyle w:val="TAC"/>
            </w:pPr>
            <w:r w:rsidRPr="007E23A1">
              <w:t>Outer Full</w:t>
            </w:r>
          </w:p>
        </w:tc>
      </w:tr>
      <w:tr w:rsidR="007A4867" w:rsidRPr="007E23A1" w14:paraId="528212EA" w14:textId="77777777" w:rsidTr="00D85535">
        <w:tc>
          <w:tcPr>
            <w:tcW w:w="365" w:type="pct"/>
            <w:shd w:val="clear" w:color="auto" w:fill="auto"/>
            <w:tcPrChange w:id="140" w:author="///" w:date="2021-08-05T21:33:00Z">
              <w:tcPr>
                <w:tcW w:w="306" w:type="pct"/>
                <w:shd w:val="clear" w:color="auto" w:fill="auto"/>
              </w:tcPr>
            </w:tcPrChange>
          </w:tcPr>
          <w:p w14:paraId="2A9FF5C3" w14:textId="77777777" w:rsidR="007A4867" w:rsidRPr="007E23A1" w:rsidRDefault="007A4867" w:rsidP="007A4867">
            <w:pPr>
              <w:pStyle w:val="TAC"/>
            </w:pPr>
            <w:r w:rsidRPr="007E23A1">
              <w:t>16</w:t>
            </w:r>
          </w:p>
        </w:tc>
        <w:tc>
          <w:tcPr>
            <w:tcW w:w="516" w:type="pct"/>
            <w:shd w:val="clear" w:color="auto" w:fill="auto"/>
            <w:tcPrChange w:id="141" w:author="///" w:date="2021-08-05T21:33:00Z">
              <w:tcPr>
                <w:tcW w:w="409" w:type="pct"/>
                <w:gridSpan w:val="2"/>
                <w:shd w:val="clear" w:color="auto" w:fill="auto"/>
              </w:tcPr>
            </w:tcPrChange>
          </w:tcPr>
          <w:p w14:paraId="55A40D75" w14:textId="77777777" w:rsidR="007A4867" w:rsidRPr="007E23A1" w:rsidRDefault="007A4867" w:rsidP="007A4867">
            <w:pPr>
              <w:pStyle w:val="TAC"/>
            </w:pPr>
            <w:r w:rsidRPr="007E23A1">
              <w:t>Low</w:t>
            </w:r>
          </w:p>
        </w:tc>
        <w:tc>
          <w:tcPr>
            <w:tcW w:w="369" w:type="pct"/>
            <w:tcPrChange w:id="142" w:author="///" w:date="2021-08-05T21:33:00Z">
              <w:tcPr>
                <w:tcW w:w="409" w:type="pct"/>
                <w:gridSpan w:val="2"/>
              </w:tcPr>
            </w:tcPrChange>
          </w:tcPr>
          <w:p w14:paraId="11A5369F" w14:textId="77777777" w:rsidR="007A4867" w:rsidRPr="007E23A1" w:rsidRDefault="007A4867" w:rsidP="007A4867">
            <w:pPr>
              <w:pStyle w:val="TAC"/>
            </w:pPr>
          </w:p>
        </w:tc>
        <w:tc>
          <w:tcPr>
            <w:tcW w:w="441" w:type="pct"/>
            <w:tcPrChange w:id="143" w:author="///" w:date="2021-08-05T21:33:00Z">
              <w:tcPr>
                <w:tcW w:w="409" w:type="pct"/>
                <w:gridSpan w:val="2"/>
              </w:tcPr>
            </w:tcPrChange>
          </w:tcPr>
          <w:p w14:paraId="0A2D2192" w14:textId="77777777" w:rsidR="007A4867" w:rsidRPr="007E23A1" w:rsidRDefault="007A4867" w:rsidP="007A4867">
            <w:pPr>
              <w:pStyle w:val="TAC"/>
            </w:pPr>
          </w:p>
        </w:tc>
        <w:tc>
          <w:tcPr>
            <w:tcW w:w="1110" w:type="pct"/>
            <w:tcBorders>
              <w:top w:val="nil"/>
              <w:bottom w:val="nil"/>
            </w:tcBorders>
            <w:shd w:val="clear" w:color="auto" w:fill="auto"/>
            <w:tcPrChange w:id="144" w:author="///" w:date="2021-08-05T21:33:00Z">
              <w:tcPr>
                <w:tcW w:w="1269" w:type="pct"/>
                <w:gridSpan w:val="3"/>
                <w:tcBorders>
                  <w:top w:val="nil"/>
                  <w:bottom w:val="nil"/>
                </w:tcBorders>
                <w:shd w:val="clear" w:color="auto" w:fill="auto"/>
              </w:tcPr>
            </w:tcPrChange>
          </w:tcPr>
          <w:p w14:paraId="006D8D2C" w14:textId="77777777" w:rsidR="007A4867" w:rsidRPr="007E23A1" w:rsidRDefault="007A4867" w:rsidP="007A4867">
            <w:pPr>
              <w:pStyle w:val="TAC"/>
            </w:pPr>
          </w:p>
        </w:tc>
        <w:tc>
          <w:tcPr>
            <w:tcW w:w="1364" w:type="pct"/>
            <w:gridSpan w:val="2"/>
            <w:tcPrChange w:id="145" w:author="///" w:date="2021-08-05T21:33:00Z">
              <w:tcPr>
                <w:tcW w:w="1364" w:type="pct"/>
                <w:gridSpan w:val="3"/>
              </w:tcPr>
            </w:tcPrChange>
          </w:tcPr>
          <w:p w14:paraId="05CD8E21" w14:textId="77777777" w:rsidR="007A4867" w:rsidRPr="007E23A1" w:rsidRDefault="007A4867" w:rsidP="007A4867">
            <w:pPr>
              <w:pStyle w:val="TAC"/>
            </w:pPr>
            <w:r w:rsidRPr="007E23A1">
              <w:t>CP-OFDM QPSK</w:t>
            </w:r>
          </w:p>
        </w:tc>
        <w:tc>
          <w:tcPr>
            <w:tcW w:w="836" w:type="pct"/>
            <w:shd w:val="clear" w:color="auto" w:fill="auto"/>
            <w:tcPrChange w:id="146" w:author="///" w:date="2021-08-05T21:33:00Z">
              <w:tcPr>
                <w:tcW w:w="834" w:type="pct"/>
                <w:shd w:val="clear" w:color="auto" w:fill="auto"/>
              </w:tcPr>
            </w:tcPrChange>
          </w:tcPr>
          <w:p w14:paraId="39D243DC" w14:textId="77777777" w:rsidR="007A4867" w:rsidRPr="007E23A1" w:rsidRDefault="007A4867" w:rsidP="007A4867">
            <w:pPr>
              <w:pStyle w:val="TAC"/>
            </w:pPr>
            <w:r w:rsidRPr="007E23A1">
              <w:t>Edge_1RB_Left</w:t>
            </w:r>
          </w:p>
        </w:tc>
      </w:tr>
      <w:tr w:rsidR="007A4867" w:rsidRPr="007E23A1" w14:paraId="0D3D5CAC" w14:textId="77777777" w:rsidTr="00D85535">
        <w:tc>
          <w:tcPr>
            <w:tcW w:w="365" w:type="pct"/>
            <w:shd w:val="clear" w:color="auto" w:fill="auto"/>
            <w:tcPrChange w:id="147" w:author="///" w:date="2021-08-05T21:33:00Z">
              <w:tcPr>
                <w:tcW w:w="306" w:type="pct"/>
                <w:shd w:val="clear" w:color="auto" w:fill="auto"/>
              </w:tcPr>
            </w:tcPrChange>
          </w:tcPr>
          <w:p w14:paraId="631C7A3D" w14:textId="77777777" w:rsidR="007A4867" w:rsidRPr="007E23A1" w:rsidDel="00F45BD8" w:rsidRDefault="007A4867" w:rsidP="007A4867">
            <w:pPr>
              <w:pStyle w:val="TAC"/>
            </w:pPr>
            <w:r w:rsidRPr="007E23A1">
              <w:t>17</w:t>
            </w:r>
          </w:p>
        </w:tc>
        <w:tc>
          <w:tcPr>
            <w:tcW w:w="516" w:type="pct"/>
            <w:shd w:val="clear" w:color="auto" w:fill="auto"/>
            <w:tcPrChange w:id="148" w:author="///" w:date="2021-08-05T21:33:00Z">
              <w:tcPr>
                <w:tcW w:w="409" w:type="pct"/>
                <w:gridSpan w:val="2"/>
                <w:shd w:val="clear" w:color="auto" w:fill="auto"/>
              </w:tcPr>
            </w:tcPrChange>
          </w:tcPr>
          <w:p w14:paraId="568A7131" w14:textId="77777777" w:rsidR="007A4867" w:rsidRPr="007E23A1" w:rsidRDefault="007A4867" w:rsidP="007A4867">
            <w:pPr>
              <w:pStyle w:val="TAC"/>
            </w:pPr>
            <w:r w:rsidRPr="007E23A1">
              <w:t>High</w:t>
            </w:r>
          </w:p>
        </w:tc>
        <w:tc>
          <w:tcPr>
            <w:tcW w:w="369" w:type="pct"/>
            <w:tcPrChange w:id="149" w:author="///" w:date="2021-08-05T21:33:00Z">
              <w:tcPr>
                <w:tcW w:w="409" w:type="pct"/>
                <w:gridSpan w:val="2"/>
              </w:tcPr>
            </w:tcPrChange>
          </w:tcPr>
          <w:p w14:paraId="18254862" w14:textId="77777777" w:rsidR="007A4867" w:rsidRPr="007E23A1" w:rsidRDefault="007A4867" w:rsidP="007A4867">
            <w:pPr>
              <w:pStyle w:val="TAC"/>
            </w:pPr>
          </w:p>
        </w:tc>
        <w:tc>
          <w:tcPr>
            <w:tcW w:w="441" w:type="pct"/>
            <w:tcPrChange w:id="150" w:author="///" w:date="2021-08-05T21:33:00Z">
              <w:tcPr>
                <w:tcW w:w="409" w:type="pct"/>
                <w:gridSpan w:val="2"/>
              </w:tcPr>
            </w:tcPrChange>
          </w:tcPr>
          <w:p w14:paraId="69569A6F" w14:textId="77777777" w:rsidR="007A4867" w:rsidRPr="007E23A1" w:rsidRDefault="007A4867" w:rsidP="007A4867">
            <w:pPr>
              <w:pStyle w:val="TAC"/>
            </w:pPr>
          </w:p>
        </w:tc>
        <w:tc>
          <w:tcPr>
            <w:tcW w:w="1110" w:type="pct"/>
            <w:tcBorders>
              <w:top w:val="nil"/>
              <w:bottom w:val="nil"/>
            </w:tcBorders>
            <w:shd w:val="clear" w:color="auto" w:fill="auto"/>
            <w:tcPrChange w:id="151" w:author="///" w:date="2021-08-05T21:33:00Z">
              <w:tcPr>
                <w:tcW w:w="1269" w:type="pct"/>
                <w:gridSpan w:val="3"/>
                <w:tcBorders>
                  <w:top w:val="nil"/>
                  <w:bottom w:val="nil"/>
                </w:tcBorders>
                <w:shd w:val="clear" w:color="auto" w:fill="auto"/>
              </w:tcPr>
            </w:tcPrChange>
          </w:tcPr>
          <w:p w14:paraId="3A6F956D" w14:textId="77777777" w:rsidR="007A4867" w:rsidRPr="007E23A1" w:rsidRDefault="007A4867" w:rsidP="007A4867">
            <w:pPr>
              <w:pStyle w:val="TAC"/>
            </w:pPr>
          </w:p>
        </w:tc>
        <w:tc>
          <w:tcPr>
            <w:tcW w:w="1364" w:type="pct"/>
            <w:gridSpan w:val="2"/>
            <w:tcPrChange w:id="152" w:author="///" w:date="2021-08-05T21:33:00Z">
              <w:tcPr>
                <w:tcW w:w="1364" w:type="pct"/>
                <w:gridSpan w:val="3"/>
              </w:tcPr>
            </w:tcPrChange>
          </w:tcPr>
          <w:p w14:paraId="65C44F29" w14:textId="77777777" w:rsidR="007A4867" w:rsidRPr="007E23A1" w:rsidRDefault="007A4867" w:rsidP="007A4867">
            <w:pPr>
              <w:pStyle w:val="TAC"/>
            </w:pPr>
            <w:r w:rsidRPr="007E23A1">
              <w:t>CP-OFDM QPSK</w:t>
            </w:r>
          </w:p>
        </w:tc>
        <w:tc>
          <w:tcPr>
            <w:tcW w:w="836" w:type="pct"/>
            <w:shd w:val="clear" w:color="auto" w:fill="auto"/>
            <w:tcPrChange w:id="153" w:author="///" w:date="2021-08-05T21:33:00Z">
              <w:tcPr>
                <w:tcW w:w="834" w:type="pct"/>
                <w:shd w:val="clear" w:color="auto" w:fill="auto"/>
              </w:tcPr>
            </w:tcPrChange>
          </w:tcPr>
          <w:p w14:paraId="371DCC8F" w14:textId="77777777" w:rsidR="007A4867" w:rsidRPr="007E23A1" w:rsidRDefault="007A4867" w:rsidP="007A4867">
            <w:pPr>
              <w:pStyle w:val="TAC"/>
            </w:pPr>
            <w:r w:rsidRPr="007E23A1">
              <w:t>Edge_1RB_Right</w:t>
            </w:r>
          </w:p>
        </w:tc>
      </w:tr>
      <w:tr w:rsidR="007A4867" w:rsidRPr="007E23A1" w14:paraId="18E2F982" w14:textId="77777777" w:rsidTr="00D85535">
        <w:tc>
          <w:tcPr>
            <w:tcW w:w="365" w:type="pct"/>
            <w:shd w:val="clear" w:color="auto" w:fill="auto"/>
            <w:tcPrChange w:id="154" w:author="///" w:date="2021-08-05T21:33:00Z">
              <w:tcPr>
                <w:tcW w:w="306" w:type="pct"/>
                <w:shd w:val="clear" w:color="auto" w:fill="auto"/>
              </w:tcPr>
            </w:tcPrChange>
          </w:tcPr>
          <w:p w14:paraId="0618FA58" w14:textId="77777777" w:rsidR="007A4867" w:rsidRPr="007E23A1" w:rsidRDefault="007A4867" w:rsidP="007A4867">
            <w:pPr>
              <w:pStyle w:val="TAC"/>
            </w:pPr>
            <w:r w:rsidRPr="007E23A1">
              <w:t>18</w:t>
            </w:r>
          </w:p>
        </w:tc>
        <w:tc>
          <w:tcPr>
            <w:tcW w:w="516" w:type="pct"/>
            <w:shd w:val="clear" w:color="auto" w:fill="auto"/>
            <w:tcPrChange w:id="155" w:author="///" w:date="2021-08-05T21:33:00Z">
              <w:tcPr>
                <w:tcW w:w="409" w:type="pct"/>
                <w:gridSpan w:val="2"/>
                <w:shd w:val="clear" w:color="auto" w:fill="auto"/>
              </w:tcPr>
            </w:tcPrChange>
          </w:tcPr>
          <w:p w14:paraId="0748BCDE" w14:textId="77777777" w:rsidR="007A4867" w:rsidRPr="007E23A1" w:rsidRDefault="007A4867" w:rsidP="007A4867">
            <w:pPr>
              <w:pStyle w:val="TAC"/>
            </w:pPr>
            <w:r w:rsidRPr="007E23A1">
              <w:t>Default</w:t>
            </w:r>
          </w:p>
        </w:tc>
        <w:tc>
          <w:tcPr>
            <w:tcW w:w="369" w:type="pct"/>
            <w:tcPrChange w:id="156" w:author="///" w:date="2021-08-05T21:33:00Z">
              <w:tcPr>
                <w:tcW w:w="409" w:type="pct"/>
                <w:gridSpan w:val="2"/>
              </w:tcPr>
            </w:tcPrChange>
          </w:tcPr>
          <w:p w14:paraId="0C823B49" w14:textId="77777777" w:rsidR="007A4867" w:rsidRPr="007E23A1" w:rsidRDefault="007A4867" w:rsidP="007A4867">
            <w:pPr>
              <w:pStyle w:val="TAC"/>
            </w:pPr>
          </w:p>
        </w:tc>
        <w:tc>
          <w:tcPr>
            <w:tcW w:w="441" w:type="pct"/>
            <w:tcPrChange w:id="157" w:author="///" w:date="2021-08-05T21:33:00Z">
              <w:tcPr>
                <w:tcW w:w="409" w:type="pct"/>
                <w:gridSpan w:val="2"/>
              </w:tcPr>
            </w:tcPrChange>
          </w:tcPr>
          <w:p w14:paraId="7B29208E" w14:textId="77777777" w:rsidR="007A4867" w:rsidRPr="007E23A1" w:rsidRDefault="007A4867" w:rsidP="007A4867">
            <w:pPr>
              <w:pStyle w:val="TAC"/>
            </w:pPr>
          </w:p>
        </w:tc>
        <w:tc>
          <w:tcPr>
            <w:tcW w:w="1110" w:type="pct"/>
            <w:tcBorders>
              <w:top w:val="nil"/>
              <w:bottom w:val="nil"/>
            </w:tcBorders>
            <w:shd w:val="clear" w:color="auto" w:fill="auto"/>
            <w:tcPrChange w:id="158" w:author="///" w:date="2021-08-05T21:33:00Z">
              <w:tcPr>
                <w:tcW w:w="1269" w:type="pct"/>
                <w:gridSpan w:val="3"/>
                <w:tcBorders>
                  <w:top w:val="nil"/>
                  <w:bottom w:val="nil"/>
                </w:tcBorders>
                <w:shd w:val="clear" w:color="auto" w:fill="auto"/>
              </w:tcPr>
            </w:tcPrChange>
          </w:tcPr>
          <w:p w14:paraId="73D2DAE6" w14:textId="77777777" w:rsidR="007A4867" w:rsidRPr="007E23A1" w:rsidRDefault="007A4867" w:rsidP="007A4867">
            <w:pPr>
              <w:pStyle w:val="TAC"/>
            </w:pPr>
          </w:p>
        </w:tc>
        <w:tc>
          <w:tcPr>
            <w:tcW w:w="1364" w:type="pct"/>
            <w:gridSpan w:val="2"/>
            <w:tcPrChange w:id="159" w:author="///" w:date="2021-08-05T21:33:00Z">
              <w:tcPr>
                <w:tcW w:w="1364" w:type="pct"/>
                <w:gridSpan w:val="3"/>
              </w:tcPr>
            </w:tcPrChange>
          </w:tcPr>
          <w:p w14:paraId="7B24985F" w14:textId="77777777" w:rsidR="007A4867" w:rsidRPr="007E23A1" w:rsidRDefault="007A4867" w:rsidP="007A4867">
            <w:pPr>
              <w:pStyle w:val="TAC"/>
            </w:pPr>
            <w:r w:rsidRPr="007E23A1">
              <w:t>CP-OFDM QPSK</w:t>
            </w:r>
          </w:p>
        </w:tc>
        <w:tc>
          <w:tcPr>
            <w:tcW w:w="836" w:type="pct"/>
            <w:shd w:val="clear" w:color="auto" w:fill="auto"/>
            <w:tcPrChange w:id="160" w:author="///" w:date="2021-08-05T21:33:00Z">
              <w:tcPr>
                <w:tcW w:w="834" w:type="pct"/>
                <w:shd w:val="clear" w:color="auto" w:fill="auto"/>
              </w:tcPr>
            </w:tcPrChange>
          </w:tcPr>
          <w:p w14:paraId="45F6673A" w14:textId="77777777" w:rsidR="007A4867" w:rsidRPr="007E23A1" w:rsidRDefault="007A4867" w:rsidP="007A4867">
            <w:pPr>
              <w:pStyle w:val="TAC"/>
            </w:pPr>
            <w:r w:rsidRPr="007E23A1">
              <w:t>Outer Full</w:t>
            </w:r>
          </w:p>
        </w:tc>
      </w:tr>
      <w:tr w:rsidR="007A4867" w:rsidRPr="007E23A1" w14:paraId="5AB2FA20" w14:textId="77777777" w:rsidTr="00D85535">
        <w:tc>
          <w:tcPr>
            <w:tcW w:w="365" w:type="pct"/>
            <w:shd w:val="clear" w:color="auto" w:fill="auto"/>
            <w:tcPrChange w:id="161" w:author="///" w:date="2021-08-05T21:33:00Z">
              <w:tcPr>
                <w:tcW w:w="306" w:type="pct"/>
                <w:shd w:val="clear" w:color="auto" w:fill="auto"/>
              </w:tcPr>
            </w:tcPrChange>
          </w:tcPr>
          <w:p w14:paraId="568AB71C" w14:textId="77777777" w:rsidR="007A4867" w:rsidRPr="007E23A1" w:rsidRDefault="007A4867" w:rsidP="007A4867">
            <w:pPr>
              <w:pStyle w:val="TAC"/>
            </w:pPr>
            <w:r w:rsidRPr="007E23A1">
              <w:t>19</w:t>
            </w:r>
          </w:p>
        </w:tc>
        <w:tc>
          <w:tcPr>
            <w:tcW w:w="516" w:type="pct"/>
            <w:shd w:val="clear" w:color="auto" w:fill="auto"/>
            <w:tcPrChange w:id="162" w:author="///" w:date="2021-08-05T21:33:00Z">
              <w:tcPr>
                <w:tcW w:w="409" w:type="pct"/>
                <w:gridSpan w:val="2"/>
                <w:shd w:val="clear" w:color="auto" w:fill="auto"/>
              </w:tcPr>
            </w:tcPrChange>
          </w:tcPr>
          <w:p w14:paraId="229F8092" w14:textId="77777777" w:rsidR="007A4867" w:rsidRPr="007E23A1" w:rsidRDefault="007A4867" w:rsidP="007A4867">
            <w:pPr>
              <w:pStyle w:val="TAC"/>
            </w:pPr>
            <w:r w:rsidRPr="007E23A1">
              <w:t>Low</w:t>
            </w:r>
          </w:p>
        </w:tc>
        <w:tc>
          <w:tcPr>
            <w:tcW w:w="369" w:type="pct"/>
            <w:tcPrChange w:id="163" w:author="///" w:date="2021-08-05T21:33:00Z">
              <w:tcPr>
                <w:tcW w:w="409" w:type="pct"/>
                <w:gridSpan w:val="2"/>
              </w:tcPr>
            </w:tcPrChange>
          </w:tcPr>
          <w:p w14:paraId="5C141AE2" w14:textId="77777777" w:rsidR="007A4867" w:rsidRPr="007E23A1" w:rsidRDefault="007A4867" w:rsidP="007A4867">
            <w:pPr>
              <w:pStyle w:val="TAC"/>
            </w:pPr>
          </w:p>
        </w:tc>
        <w:tc>
          <w:tcPr>
            <w:tcW w:w="441" w:type="pct"/>
            <w:tcPrChange w:id="164" w:author="///" w:date="2021-08-05T21:33:00Z">
              <w:tcPr>
                <w:tcW w:w="409" w:type="pct"/>
                <w:gridSpan w:val="2"/>
              </w:tcPr>
            </w:tcPrChange>
          </w:tcPr>
          <w:p w14:paraId="0A5832A3" w14:textId="77777777" w:rsidR="007A4867" w:rsidRPr="007E23A1" w:rsidRDefault="007A4867" w:rsidP="007A4867">
            <w:pPr>
              <w:pStyle w:val="TAC"/>
            </w:pPr>
          </w:p>
        </w:tc>
        <w:tc>
          <w:tcPr>
            <w:tcW w:w="1110" w:type="pct"/>
            <w:tcBorders>
              <w:top w:val="nil"/>
              <w:bottom w:val="nil"/>
            </w:tcBorders>
            <w:shd w:val="clear" w:color="auto" w:fill="auto"/>
            <w:tcPrChange w:id="165" w:author="///" w:date="2021-08-05T21:33:00Z">
              <w:tcPr>
                <w:tcW w:w="1269" w:type="pct"/>
                <w:gridSpan w:val="3"/>
                <w:tcBorders>
                  <w:top w:val="nil"/>
                  <w:bottom w:val="nil"/>
                </w:tcBorders>
                <w:shd w:val="clear" w:color="auto" w:fill="auto"/>
              </w:tcPr>
            </w:tcPrChange>
          </w:tcPr>
          <w:p w14:paraId="749B4538" w14:textId="77777777" w:rsidR="007A4867" w:rsidRPr="007E23A1" w:rsidRDefault="007A4867" w:rsidP="007A4867">
            <w:pPr>
              <w:pStyle w:val="TAC"/>
            </w:pPr>
          </w:p>
        </w:tc>
        <w:tc>
          <w:tcPr>
            <w:tcW w:w="1364" w:type="pct"/>
            <w:gridSpan w:val="2"/>
            <w:tcPrChange w:id="166" w:author="///" w:date="2021-08-05T21:33:00Z">
              <w:tcPr>
                <w:tcW w:w="1364" w:type="pct"/>
                <w:gridSpan w:val="3"/>
              </w:tcPr>
            </w:tcPrChange>
          </w:tcPr>
          <w:p w14:paraId="03BB636B" w14:textId="77777777" w:rsidR="007A4867" w:rsidRPr="007E23A1" w:rsidRDefault="007A4867" w:rsidP="007A4867">
            <w:pPr>
              <w:pStyle w:val="TAC"/>
            </w:pPr>
            <w:r w:rsidRPr="007E23A1">
              <w:t>CP-OFDM 16 QAM</w:t>
            </w:r>
          </w:p>
        </w:tc>
        <w:tc>
          <w:tcPr>
            <w:tcW w:w="836" w:type="pct"/>
            <w:shd w:val="clear" w:color="auto" w:fill="auto"/>
            <w:tcPrChange w:id="167" w:author="///" w:date="2021-08-05T21:33:00Z">
              <w:tcPr>
                <w:tcW w:w="834" w:type="pct"/>
                <w:shd w:val="clear" w:color="auto" w:fill="auto"/>
              </w:tcPr>
            </w:tcPrChange>
          </w:tcPr>
          <w:p w14:paraId="46E1ACE7" w14:textId="77777777" w:rsidR="007A4867" w:rsidRPr="007E23A1" w:rsidRDefault="007A4867" w:rsidP="007A4867">
            <w:pPr>
              <w:pStyle w:val="TAC"/>
            </w:pPr>
            <w:r w:rsidRPr="007E23A1">
              <w:t>Edge_1RB_Left</w:t>
            </w:r>
          </w:p>
        </w:tc>
      </w:tr>
      <w:tr w:rsidR="007A4867" w:rsidRPr="007E23A1" w14:paraId="502CE5C4" w14:textId="77777777" w:rsidTr="00D85535">
        <w:tc>
          <w:tcPr>
            <w:tcW w:w="365" w:type="pct"/>
            <w:shd w:val="clear" w:color="auto" w:fill="auto"/>
            <w:tcPrChange w:id="168" w:author="///" w:date="2021-08-05T21:33:00Z">
              <w:tcPr>
                <w:tcW w:w="306" w:type="pct"/>
                <w:shd w:val="clear" w:color="auto" w:fill="auto"/>
              </w:tcPr>
            </w:tcPrChange>
          </w:tcPr>
          <w:p w14:paraId="1F328028" w14:textId="77777777" w:rsidR="007A4867" w:rsidRPr="007E23A1" w:rsidRDefault="007A4867" w:rsidP="007A4867">
            <w:pPr>
              <w:pStyle w:val="TAC"/>
            </w:pPr>
            <w:r w:rsidRPr="007E23A1">
              <w:t>20</w:t>
            </w:r>
          </w:p>
        </w:tc>
        <w:tc>
          <w:tcPr>
            <w:tcW w:w="516" w:type="pct"/>
            <w:shd w:val="clear" w:color="auto" w:fill="auto"/>
            <w:tcPrChange w:id="169" w:author="///" w:date="2021-08-05T21:33:00Z">
              <w:tcPr>
                <w:tcW w:w="409" w:type="pct"/>
                <w:gridSpan w:val="2"/>
                <w:shd w:val="clear" w:color="auto" w:fill="auto"/>
              </w:tcPr>
            </w:tcPrChange>
          </w:tcPr>
          <w:p w14:paraId="6F6B52E6" w14:textId="77777777" w:rsidR="007A4867" w:rsidRPr="007E23A1" w:rsidRDefault="007A4867" w:rsidP="007A4867">
            <w:pPr>
              <w:pStyle w:val="TAC"/>
            </w:pPr>
            <w:r w:rsidRPr="007E23A1">
              <w:t>High</w:t>
            </w:r>
          </w:p>
        </w:tc>
        <w:tc>
          <w:tcPr>
            <w:tcW w:w="369" w:type="pct"/>
            <w:tcPrChange w:id="170" w:author="///" w:date="2021-08-05T21:33:00Z">
              <w:tcPr>
                <w:tcW w:w="409" w:type="pct"/>
                <w:gridSpan w:val="2"/>
              </w:tcPr>
            </w:tcPrChange>
          </w:tcPr>
          <w:p w14:paraId="03582FA1" w14:textId="77777777" w:rsidR="007A4867" w:rsidRPr="007E23A1" w:rsidRDefault="007A4867" w:rsidP="007A4867">
            <w:pPr>
              <w:pStyle w:val="TAC"/>
            </w:pPr>
          </w:p>
        </w:tc>
        <w:tc>
          <w:tcPr>
            <w:tcW w:w="441" w:type="pct"/>
            <w:tcPrChange w:id="171" w:author="///" w:date="2021-08-05T21:33:00Z">
              <w:tcPr>
                <w:tcW w:w="409" w:type="pct"/>
                <w:gridSpan w:val="2"/>
              </w:tcPr>
            </w:tcPrChange>
          </w:tcPr>
          <w:p w14:paraId="6927E085" w14:textId="77777777" w:rsidR="007A4867" w:rsidRPr="007E23A1" w:rsidRDefault="007A4867" w:rsidP="007A4867">
            <w:pPr>
              <w:pStyle w:val="TAC"/>
            </w:pPr>
          </w:p>
        </w:tc>
        <w:tc>
          <w:tcPr>
            <w:tcW w:w="1110" w:type="pct"/>
            <w:tcBorders>
              <w:top w:val="nil"/>
              <w:bottom w:val="nil"/>
            </w:tcBorders>
            <w:shd w:val="clear" w:color="auto" w:fill="auto"/>
            <w:tcPrChange w:id="172" w:author="///" w:date="2021-08-05T21:33:00Z">
              <w:tcPr>
                <w:tcW w:w="1269" w:type="pct"/>
                <w:gridSpan w:val="3"/>
                <w:tcBorders>
                  <w:top w:val="nil"/>
                  <w:bottom w:val="nil"/>
                </w:tcBorders>
                <w:shd w:val="clear" w:color="auto" w:fill="auto"/>
              </w:tcPr>
            </w:tcPrChange>
          </w:tcPr>
          <w:p w14:paraId="39DD2E86" w14:textId="77777777" w:rsidR="007A4867" w:rsidRPr="007E23A1" w:rsidRDefault="007A4867" w:rsidP="007A4867">
            <w:pPr>
              <w:pStyle w:val="TAC"/>
            </w:pPr>
          </w:p>
        </w:tc>
        <w:tc>
          <w:tcPr>
            <w:tcW w:w="1364" w:type="pct"/>
            <w:gridSpan w:val="2"/>
            <w:tcPrChange w:id="173" w:author="///" w:date="2021-08-05T21:33:00Z">
              <w:tcPr>
                <w:tcW w:w="1364" w:type="pct"/>
                <w:gridSpan w:val="3"/>
              </w:tcPr>
            </w:tcPrChange>
          </w:tcPr>
          <w:p w14:paraId="754EAD35" w14:textId="77777777" w:rsidR="007A4867" w:rsidRPr="007E23A1" w:rsidRDefault="007A4867" w:rsidP="007A4867">
            <w:pPr>
              <w:pStyle w:val="TAC"/>
            </w:pPr>
            <w:r w:rsidRPr="007E23A1">
              <w:t>CP-OFDM 16 QAM</w:t>
            </w:r>
          </w:p>
        </w:tc>
        <w:tc>
          <w:tcPr>
            <w:tcW w:w="836" w:type="pct"/>
            <w:shd w:val="clear" w:color="auto" w:fill="auto"/>
            <w:tcPrChange w:id="174" w:author="///" w:date="2021-08-05T21:33:00Z">
              <w:tcPr>
                <w:tcW w:w="834" w:type="pct"/>
                <w:shd w:val="clear" w:color="auto" w:fill="auto"/>
              </w:tcPr>
            </w:tcPrChange>
          </w:tcPr>
          <w:p w14:paraId="6657C4FC" w14:textId="77777777" w:rsidR="007A4867" w:rsidRPr="007E23A1" w:rsidRDefault="007A4867" w:rsidP="007A4867">
            <w:pPr>
              <w:pStyle w:val="TAC"/>
            </w:pPr>
            <w:r w:rsidRPr="007E23A1">
              <w:t>Edge_1RB_Right</w:t>
            </w:r>
          </w:p>
        </w:tc>
      </w:tr>
      <w:tr w:rsidR="007A4867" w:rsidRPr="007E23A1" w14:paraId="560524B2" w14:textId="77777777" w:rsidTr="00D85535">
        <w:tc>
          <w:tcPr>
            <w:tcW w:w="365" w:type="pct"/>
            <w:shd w:val="clear" w:color="auto" w:fill="auto"/>
            <w:tcPrChange w:id="175" w:author="///" w:date="2021-08-05T21:33:00Z">
              <w:tcPr>
                <w:tcW w:w="306" w:type="pct"/>
                <w:shd w:val="clear" w:color="auto" w:fill="auto"/>
              </w:tcPr>
            </w:tcPrChange>
          </w:tcPr>
          <w:p w14:paraId="65777175" w14:textId="77777777" w:rsidR="007A4867" w:rsidRPr="007E23A1" w:rsidRDefault="007A4867" w:rsidP="007A4867">
            <w:pPr>
              <w:pStyle w:val="TAC"/>
            </w:pPr>
            <w:r w:rsidRPr="007E23A1">
              <w:t>21</w:t>
            </w:r>
          </w:p>
        </w:tc>
        <w:tc>
          <w:tcPr>
            <w:tcW w:w="516" w:type="pct"/>
            <w:shd w:val="clear" w:color="auto" w:fill="auto"/>
            <w:tcPrChange w:id="176" w:author="///" w:date="2021-08-05T21:33:00Z">
              <w:tcPr>
                <w:tcW w:w="409" w:type="pct"/>
                <w:gridSpan w:val="2"/>
                <w:shd w:val="clear" w:color="auto" w:fill="auto"/>
              </w:tcPr>
            </w:tcPrChange>
          </w:tcPr>
          <w:p w14:paraId="32488CDE" w14:textId="77777777" w:rsidR="007A4867" w:rsidRPr="007E23A1" w:rsidRDefault="007A4867" w:rsidP="007A4867">
            <w:pPr>
              <w:pStyle w:val="TAC"/>
            </w:pPr>
            <w:r w:rsidRPr="007E23A1">
              <w:t>Default</w:t>
            </w:r>
          </w:p>
        </w:tc>
        <w:tc>
          <w:tcPr>
            <w:tcW w:w="369" w:type="pct"/>
            <w:tcPrChange w:id="177" w:author="///" w:date="2021-08-05T21:33:00Z">
              <w:tcPr>
                <w:tcW w:w="409" w:type="pct"/>
                <w:gridSpan w:val="2"/>
              </w:tcPr>
            </w:tcPrChange>
          </w:tcPr>
          <w:p w14:paraId="2450E1B0" w14:textId="77777777" w:rsidR="007A4867" w:rsidRPr="007E23A1" w:rsidRDefault="007A4867" w:rsidP="007A4867">
            <w:pPr>
              <w:pStyle w:val="TAC"/>
            </w:pPr>
          </w:p>
        </w:tc>
        <w:tc>
          <w:tcPr>
            <w:tcW w:w="441" w:type="pct"/>
            <w:tcPrChange w:id="178" w:author="///" w:date="2021-08-05T21:33:00Z">
              <w:tcPr>
                <w:tcW w:w="409" w:type="pct"/>
                <w:gridSpan w:val="2"/>
              </w:tcPr>
            </w:tcPrChange>
          </w:tcPr>
          <w:p w14:paraId="4DEEE9E3" w14:textId="77777777" w:rsidR="007A4867" w:rsidRPr="007E23A1" w:rsidRDefault="007A4867" w:rsidP="007A4867">
            <w:pPr>
              <w:pStyle w:val="TAC"/>
            </w:pPr>
          </w:p>
        </w:tc>
        <w:tc>
          <w:tcPr>
            <w:tcW w:w="1110" w:type="pct"/>
            <w:tcBorders>
              <w:top w:val="nil"/>
              <w:bottom w:val="nil"/>
            </w:tcBorders>
            <w:shd w:val="clear" w:color="auto" w:fill="auto"/>
            <w:tcPrChange w:id="179" w:author="///" w:date="2021-08-05T21:33:00Z">
              <w:tcPr>
                <w:tcW w:w="1269" w:type="pct"/>
                <w:gridSpan w:val="3"/>
                <w:tcBorders>
                  <w:top w:val="nil"/>
                  <w:bottom w:val="nil"/>
                </w:tcBorders>
                <w:shd w:val="clear" w:color="auto" w:fill="auto"/>
              </w:tcPr>
            </w:tcPrChange>
          </w:tcPr>
          <w:p w14:paraId="618F9835" w14:textId="77777777" w:rsidR="007A4867" w:rsidRPr="007E23A1" w:rsidRDefault="007A4867" w:rsidP="007A4867">
            <w:pPr>
              <w:pStyle w:val="TAC"/>
            </w:pPr>
          </w:p>
        </w:tc>
        <w:tc>
          <w:tcPr>
            <w:tcW w:w="1364" w:type="pct"/>
            <w:gridSpan w:val="2"/>
            <w:tcPrChange w:id="180" w:author="///" w:date="2021-08-05T21:33:00Z">
              <w:tcPr>
                <w:tcW w:w="1364" w:type="pct"/>
                <w:gridSpan w:val="3"/>
              </w:tcPr>
            </w:tcPrChange>
          </w:tcPr>
          <w:p w14:paraId="5CCF14ED" w14:textId="77777777" w:rsidR="007A4867" w:rsidRPr="007E23A1" w:rsidRDefault="007A4867" w:rsidP="007A4867">
            <w:pPr>
              <w:pStyle w:val="TAC"/>
            </w:pPr>
            <w:r w:rsidRPr="007E23A1">
              <w:t>CP-OFDM 16 QAM</w:t>
            </w:r>
          </w:p>
        </w:tc>
        <w:tc>
          <w:tcPr>
            <w:tcW w:w="836" w:type="pct"/>
            <w:shd w:val="clear" w:color="auto" w:fill="auto"/>
            <w:tcPrChange w:id="181" w:author="///" w:date="2021-08-05T21:33:00Z">
              <w:tcPr>
                <w:tcW w:w="834" w:type="pct"/>
                <w:shd w:val="clear" w:color="auto" w:fill="auto"/>
              </w:tcPr>
            </w:tcPrChange>
          </w:tcPr>
          <w:p w14:paraId="0F62A29D" w14:textId="77777777" w:rsidR="007A4867" w:rsidRPr="007E23A1" w:rsidRDefault="007A4867" w:rsidP="007A4867">
            <w:pPr>
              <w:pStyle w:val="TAC"/>
            </w:pPr>
            <w:r w:rsidRPr="007E23A1">
              <w:t>Outer Full</w:t>
            </w:r>
          </w:p>
        </w:tc>
      </w:tr>
      <w:tr w:rsidR="007A4867" w:rsidRPr="007E23A1" w14:paraId="5D781724" w14:textId="77777777" w:rsidTr="00D85535">
        <w:tc>
          <w:tcPr>
            <w:tcW w:w="365" w:type="pct"/>
            <w:shd w:val="clear" w:color="auto" w:fill="auto"/>
            <w:tcPrChange w:id="182" w:author="///" w:date="2021-08-05T21:33:00Z">
              <w:tcPr>
                <w:tcW w:w="306" w:type="pct"/>
                <w:shd w:val="clear" w:color="auto" w:fill="auto"/>
              </w:tcPr>
            </w:tcPrChange>
          </w:tcPr>
          <w:p w14:paraId="1E5D9B54" w14:textId="77777777" w:rsidR="007A4867" w:rsidRPr="007E23A1" w:rsidDel="007A4867" w:rsidRDefault="007A4867" w:rsidP="007A4867">
            <w:pPr>
              <w:pStyle w:val="TAC"/>
            </w:pPr>
            <w:r w:rsidRPr="007E23A1">
              <w:rPr>
                <w:lang w:eastAsia="zh-CN"/>
              </w:rPr>
              <w:t>22</w:t>
            </w:r>
          </w:p>
        </w:tc>
        <w:tc>
          <w:tcPr>
            <w:tcW w:w="516" w:type="pct"/>
            <w:shd w:val="clear" w:color="auto" w:fill="auto"/>
            <w:tcPrChange w:id="183" w:author="///" w:date="2021-08-05T21:33:00Z">
              <w:tcPr>
                <w:tcW w:w="409" w:type="pct"/>
                <w:gridSpan w:val="2"/>
                <w:shd w:val="clear" w:color="auto" w:fill="auto"/>
              </w:tcPr>
            </w:tcPrChange>
          </w:tcPr>
          <w:p w14:paraId="081CB71E" w14:textId="77777777" w:rsidR="007A4867" w:rsidRPr="007E23A1" w:rsidRDefault="007A4867" w:rsidP="007A4867">
            <w:pPr>
              <w:pStyle w:val="TAC"/>
            </w:pPr>
            <w:r w:rsidRPr="007E23A1">
              <w:t>Low</w:t>
            </w:r>
          </w:p>
        </w:tc>
        <w:tc>
          <w:tcPr>
            <w:tcW w:w="369" w:type="pct"/>
            <w:tcPrChange w:id="184" w:author="///" w:date="2021-08-05T21:33:00Z">
              <w:tcPr>
                <w:tcW w:w="409" w:type="pct"/>
                <w:gridSpan w:val="2"/>
              </w:tcPr>
            </w:tcPrChange>
          </w:tcPr>
          <w:p w14:paraId="50A9A5F5" w14:textId="77777777" w:rsidR="007A4867" w:rsidRPr="007E23A1" w:rsidRDefault="007A4867" w:rsidP="007A4867">
            <w:pPr>
              <w:pStyle w:val="TAC"/>
            </w:pPr>
          </w:p>
        </w:tc>
        <w:tc>
          <w:tcPr>
            <w:tcW w:w="441" w:type="pct"/>
            <w:tcPrChange w:id="185" w:author="///" w:date="2021-08-05T21:33:00Z">
              <w:tcPr>
                <w:tcW w:w="409" w:type="pct"/>
                <w:gridSpan w:val="2"/>
              </w:tcPr>
            </w:tcPrChange>
          </w:tcPr>
          <w:p w14:paraId="17507A5A" w14:textId="77777777" w:rsidR="007A4867" w:rsidRPr="007E23A1" w:rsidRDefault="007A4867" w:rsidP="007A4867">
            <w:pPr>
              <w:pStyle w:val="TAC"/>
            </w:pPr>
          </w:p>
        </w:tc>
        <w:tc>
          <w:tcPr>
            <w:tcW w:w="1110" w:type="pct"/>
            <w:tcBorders>
              <w:top w:val="nil"/>
              <w:bottom w:val="nil"/>
            </w:tcBorders>
            <w:shd w:val="clear" w:color="auto" w:fill="auto"/>
            <w:tcPrChange w:id="186" w:author="///" w:date="2021-08-05T21:33:00Z">
              <w:tcPr>
                <w:tcW w:w="1269" w:type="pct"/>
                <w:gridSpan w:val="3"/>
                <w:tcBorders>
                  <w:top w:val="nil"/>
                  <w:bottom w:val="nil"/>
                </w:tcBorders>
                <w:shd w:val="clear" w:color="auto" w:fill="auto"/>
              </w:tcPr>
            </w:tcPrChange>
          </w:tcPr>
          <w:p w14:paraId="05729A14" w14:textId="77777777" w:rsidR="007A4867" w:rsidRPr="007E23A1" w:rsidRDefault="007A4867" w:rsidP="007A4867">
            <w:pPr>
              <w:pStyle w:val="TAC"/>
            </w:pPr>
          </w:p>
        </w:tc>
        <w:tc>
          <w:tcPr>
            <w:tcW w:w="1364" w:type="pct"/>
            <w:gridSpan w:val="2"/>
            <w:tcPrChange w:id="187" w:author="///" w:date="2021-08-05T21:33:00Z">
              <w:tcPr>
                <w:tcW w:w="1364" w:type="pct"/>
                <w:gridSpan w:val="3"/>
              </w:tcPr>
            </w:tcPrChange>
          </w:tcPr>
          <w:p w14:paraId="188D9A67" w14:textId="77777777" w:rsidR="007A4867" w:rsidRPr="007E23A1" w:rsidRDefault="007A4867" w:rsidP="007A4867">
            <w:pPr>
              <w:pStyle w:val="TAC"/>
            </w:pPr>
            <w:r w:rsidRPr="007E23A1">
              <w:t>CP-OFDM 64 QAM</w:t>
            </w:r>
          </w:p>
        </w:tc>
        <w:tc>
          <w:tcPr>
            <w:tcW w:w="836" w:type="pct"/>
            <w:shd w:val="clear" w:color="auto" w:fill="auto"/>
            <w:tcPrChange w:id="188" w:author="///" w:date="2021-08-05T21:33:00Z">
              <w:tcPr>
                <w:tcW w:w="834" w:type="pct"/>
                <w:shd w:val="clear" w:color="auto" w:fill="auto"/>
              </w:tcPr>
            </w:tcPrChange>
          </w:tcPr>
          <w:p w14:paraId="0B69308C" w14:textId="77777777" w:rsidR="007A4867" w:rsidRPr="007E23A1" w:rsidRDefault="007A4867" w:rsidP="007A4867">
            <w:pPr>
              <w:pStyle w:val="TAC"/>
            </w:pPr>
            <w:r w:rsidRPr="007E23A1">
              <w:t>Edge_1RB_Left</w:t>
            </w:r>
          </w:p>
        </w:tc>
      </w:tr>
      <w:tr w:rsidR="007A4867" w:rsidRPr="007E23A1" w14:paraId="633E3BEB" w14:textId="77777777" w:rsidTr="00D85535">
        <w:tc>
          <w:tcPr>
            <w:tcW w:w="365" w:type="pct"/>
            <w:shd w:val="clear" w:color="auto" w:fill="auto"/>
            <w:tcPrChange w:id="189" w:author="///" w:date="2021-08-05T21:33:00Z">
              <w:tcPr>
                <w:tcW w:w="306" w:type="pct"/>
                <w:shd w:val="clear" w:color="auto" w:fill="auto"/>
              </w:tcPr>
            </w:tcPrChange>
          </w:tcPr>
          <w:p w14:paraId="631CA754" w14:textId="77777777" w:rsidR="007A4867" w:rsidRPr="007E23A1" w:rsidDel="007A4867" w:rsidRDefault="007A4867" w:rsidP="007A4867">
            <w:pPr>
              <w:pStyle w:val="TAC"/>
            </w:pPr>
            <w:r w:rsidRPr="007E23A1">
              <w:rPr>
                <w:lang w:eastAsia="zh-CN"/>
              </w:rPr>
              <w:t>23</w:t>
            </w:r>
          </w:p>
        </w:tc>
        <w:tc>
          <w:tcPr>
            <w:tcW w:w="516" w:type="pct"/>
            <w:shd w:val="clear" w:color="auto" w:fill="auto"/>
            <w:tcPrChange w:id="190" w:author="///" w:date="2021-08-05T21:33:00Z">
              <w:tcPr>
                <w:tcW w:w="409" w:type="pct"/>
                <w:gridSpan w:val="2"/>
                <w:shd w:val="clear" w:color="auto" w:fill="auto"/>
              </w:tcPr>
            </w:tcPrChange>
          </w:tcPr>
          <w:p w14:paraId="5D4C26E4" w14:textId="77777777" w:rsidR="007A4867" w:rsidRPr="007E23A1" w:rsidRDefault="007A4867" w:rsidP="007A4867">
            <w:pPr>
              <w:pStyle w:val="TAC"/>
            </w:pPr>
            <w:r w:rsidRPr="007E23A1">
              <w:t>High</w:t>
            </w:r>
          </w:p>
        </w:tc>
        <w:tc>
          <w:tcPr>
            <w:tcW w:w="369" w:type="pct"/>
            <w:tcPrChange w:id="191" w:author="///" w:date="2021-08-05T21:33:00Z">
              <w:tcPr>
                <w:tcW w:w="409" w:type="pct"/>
                <w:gridSpan w:val="2"/>
              </w:tcPr>
            </w:tcPrChange>
          </w:tcPr>
          <w:p w14:paraId="4D7CEFD0" w14:textId="77777777" w:rsidR="007A4867" w:rsidRPr="007E23A1" w:rsidRDefault="007A4867" w:rsidP="007A4867">
            <w:pPr>
              <w:pStyle w:val="TAC"/>
            </w:pPr>
          </w:p>
        </w:tc>
        <w:tc>
          <w:tcPr>
            <w:tcW w:w="441" w:type="pct"/>
            <w:tcPrChange w:id="192" w:author="///" w:date="2021-08-05T21:33:00Z">
              <w:tcPr>
                <w:tcW w:w="409" w:type="pct"/>
                <w:gridSpan w:val="2"/>
              </w:tcPr>
            </w:tcPrChange>
          </w:tcPr>
          <w:p w14:paraId="4D08E97C" w14:textId="77777777" w:rsidR="007A4867" w:rsidRPr="007E23A1" w:rsidRDefault="007A4867" w:rsidP="007A4867">
            <w:pPr>
              <w:pStyle w:val="TAC"/>
            </w:pPr>
          </w:p>
        </w:tc>
        <w:tc>
          <w:tcPr>
            <w:tcW w:w="1110" w:type="pct"/>
            <w:tcBorders>
              <w:top w:val="nil"/>
              <w:bottom w:val="nil"/>
            </w:tcBorders>
            <w:shd w:val="clear" w:color="auto" w:fill="auto"/>
            <w:tcPrChange w:id="193" w:author="///" w:date="2021-08-05T21:33:00Z">
              <w:tcPr>
                <w:tcW w:w="1269" w:type="pct"/>
                <w:gridSpan w:val="3"/>
                <w:tcBorders>
                  <w:top w:val="nil"/>
                  <w:bottom w:val="nil"/>
                </w:tcBorders>
                <w:shd w:val="clear" w:color="auto" w:fill="auto"/>
              </w:tcPr>
            </w:tcPrChange>
          </w:tcPr>
          <w:p w14:paraId="69F21B9A" w14:textId="77777777" w:rsidR="007A4867" w:rsidRPr="007E23A1" w:rsidRDefault="007A4867" w:rsidP="007A4867">
            <w:pPr>
              <w:pStyle w:val="TAC"/>
            </w:pPr>
          </w:p>
        </w:tc>
        <w:tc>
          <w:tcPr>
            <w:tcW w:w="1364" w:type="pct"/>
            <w:gridSpan w:val="2"/>
            <w:tcPrChange w:id="194" w:author="///" w:date="2021-08-05T21:33:00Z">
              <w:tcPr>
                <w:tcW w:w="1364" w:type="pct"/>
                <w:gridSpan w:val="3"/>
              </w:tcPr>
            </w:tcPrChange>
          </w:tcPr>
          <w:p w14:paraId="0819CFD2" w14:textId="77777777" w:rsidR="007A4867" w:rsidRPr="007E23A1" w:rsidRDefault="007A4867" w:rsidP="007A4867">
            <w:pPr>
              <w:pStyle w:val="TAC"/>
            </w:pPr>
            <w:r w:rsidRPr="007E23A1">
              <w:t>CP-OFDM 64 QAM</w:t>
            </w:r>
          </w:p>
        </w:tc>
        <w:tc>
          <w:tcPr>
            <w:tcW w:w="836" w:type="pct"/>
            <w:shd w:val="clear" w:color="auto" w:fill="auto"/>
            <w:tcPrChange w:id="195" w:author="///" w:date="2021-08-05T21:33:00Z">
              <w:tcPr>
                <w:tcW w:w="834" w:type="pct"/>
                <w:shd w:val="clear" w:color="auto" w:fill="auto"/>
              </w:tcPr>
            </w:tcPrChange>
          </w:tcPr>
          <w:p w14:paraId="61465BD7" w14:textId="77777777" w:rsidR="007A4867" w:rsidRPr="007E23A1" w:rsidRDefault="007A4867" w:rsidP="007A4867">
            <w:pPr>
              <w:pStyle w:val="TAC"/>
            </w:pPr>
            <w:r w:rsidRPr="007E23A1">
              <w:t>Edge_1RB_Right</w:t>
            </w:r>
          </w:p>
        </w:tc>
      </w:tr>
      <w:tr w:rsidR="007A4867" w:rsidRPr="007E23A1" w14:paraId="47E36344" w14:textId="77777777" w:rsidTr="00D85535">
        <w:tc>
          <w:tcPr>
            <w:tcW w:w="365" w:type="pct"/>
            <w:shd w:val="clear" w:color="auto" w:fill="auto"/>
            <w:tcPrChange w:id="196" w:author="///" w:date="2021-08-05T21:33:00Z">
              <w:tcPr>
                <w:tcW w:w="306" w:type="pct"/>
                <w:shd w:val="clear" w:color="auto" w:fill="auto"/>
              </w:tcPr>
            </w:tcPrChange>
          </w:tcPr>
          <w:p w14:paraId="658D8707" w14:textId="77777777" w:rsidR="007A4867" w:rsidRPr="007E23A1" w:rsidRDefault="007A4867" w:rsidP="007A4867">
            <w:pPr>
              <w:pStyle w:val="TAC"/>
            </w:pPr>
            <w:r w:rsidRPr="007E23A1">
              <w:t>24</w:t>
            </w:r>
          </w:p>
        </w:tc>
        <w:tc>
          <w:tcPr>
            <w:tcW w:w="516" w:type="pct"/>
            <w:shd w:val="clear" w:color="auto" w:fill="auto"/>
            <w:tcPrChange w:id="197" w:author="///" w:date="2021-08-05T21:33:00Z">
              <w:tcPr>
                <w:tcW w:w="409" w:type="pct"/>
                <w:gridSpan w:val="2"/>
                <w:shd w:val="clear" w:color="auto" w:fill="auto"/>
              </w:tcPr>
            </w:tcPrChange>
          </w:tcPr>
          <w:p w14:paraId="0181FD86" w14:textId="77777777" w:rsidR="007A4867" w:rsidRPr="007E23A1" w:rsidRDefault="007A4867" w:rsidP="007A4867">
            <w:pPr>
              <w:pStyle w:val="TAC"/>
            </w:pPr>
            <w:r w:rsidRPr="007E23A1">
              <w:t>Default</w:t>
            </w:r>
          </w:p>
        </w:tc>
        <w:tc>
          <w:tcPr>
            <w:tcW w:w="369" w:type="pct"/>
            <w:tcPrChange w:id="198" w:author="///" w:date="2021-08-05T21:33:00Z">
              <w:tcPr>
                <w:tcW w:w="409" w:type="pct"/>
                <w:gridSpan w:val="2"/>
              </w:tcPr>
            </w:tcPrChange>
          </w:tcPr>
          <w:p w14:paraId="72E7B952" w14:textId="77777777" w:rsidR="007A4867" w:rsidRPr="007E23A1" w:rsidRDefault="007A4867" w:rsidP="007A4867">
            <w:pPr>
              <w:pStyle w:val="TAC"/>
            </w:pPr>
          </w:p>
        </w:tc>
        <w:tc>
          <w:tcPr>
            <w:tcW w:w="441" w:type="pct"/>
            <w:tcPrChange w:id="199" w:author="///" w:date="2021-08-05T21:33:00Z">
              <w:tcPr>
                <w:tcW w:w="409" w:type="pct"/>
                <w:gridSpan w:val="2"/>
              </w:tcPr>
            </w:tcPrChange>
          </w:tcPr>
          <w:p w14:paraId="3EBD6F1C" w14:textId="77777777" w:rsidR="007A4867" w:rsidRPr="007E23A1" w:rsidRDefault="007A4867" w:rsidP="007A4867">
            <w:pPr>
              <w:pStyle w:val="TAC"/>
            </w:pPr>
          </w:p>
        </w:tc>
        <w:tc>
          <w:tcPr>
            <w:tcW w:w="1110" w:type="pct"/>
            <w:tcBorders>
              <w:top w:val="nil"/>
              <w:bottom w:val="nil"/>
            </w:tcBorders>
            <w:shd w:val="clear" w:color="auto" w:fill="auto"/>
            <w:tcPrChange w:id="200" w:author="///" w:date="2021-08-05T21:33:00Z">
              <w:tcPr>
                <w:tcW w:w="1269" w:type="pct"/>
                <w:gridSpan w:val="3"/>
                <w:tcBorders>
                  <w:top w:val="nil"/>
                  <w:bottom w:val="nil"/>
                </w:tcBorders>
                <w:shd w:val="clear" w:color="auto" w:fill="auto"/>
              </w:tcPr>
            </w:tcPrChange>
          </w:tcPr>
          <w:p w14:paraId="045C4EFB" w14:textId="77777777" w:rsidR="007A4867" w:rsidRPr="007E23A1" w:rsidRDefault="007A4867" w:rsidP="007A4867">
            <w:pPr>
              <w:pStyle w:val="TAC"/>
            </w:pPr>
          </w:p>
        </w:tc>
        <w:tc>
          <w:tcPr>
            <w:tcW w:w="1364" w:type="pct"/>
            <w:gridSpan w:val="2"/>
            <w:tcPrChange w:id="201" w:author="///" w:date="2021-08-05T21:33:00Z">
              <w:tcPr>
                <w:tcW w:w="1364" w:type="pct"/>
                <w:gridSpan w:val="3"/>
              </w:tcPr>
            </w:tcPrChange>
          </w:tcPr>
          <w:p w14:paraId="644EA36F" w14:textId="77777777" w:rsidR="007A4867" w:rsidRPr="007E23A1" w:rsidRDefault="007A4867" w:rsidP="007A4867">
            <w:pPr>
              <w:pStyle w:val="TAC"/>
            </w:pPr>
            <w:r w:rsidRPr="007E23A1">
              <w:t>CP-OFDM 64 QAM</w:t>
            </w:r>
          </w:p>
        </w:tc>
        <w:tc>
          <w:tcPr>
            <w:tcW w:w="836" w:type="pct"/>
            <w:shd w:val="clear" w:color="auto" w:fill="auto"/>
            <w:tcPrChange w:id="202" w:author="///" w:date="2021-08-05T21:33:00Z">
              <w:tcPr>
                <w:tcW w:w="834" w:type="pct"/>
                <w:shd w:val="clear" w:color="auto" w:fill="auto"/>
              </w:tcPr>
            </w:tcPrChange>
          </w:tcPr>
          <w:p w14:paraId="37E0D8A1" w14:textId="77777777" w:rsidR="007A4867" w:rsidRPr="007E23A1" w:rsidRDefault="007A4867" w:rsidP="007A4867">
            <w:pPr>
              <w:pStyle w:val="TAC"/>
            </w:pPr>
            <w:r w:rsidRPr="007E23A1">
              <w:t>Outer Full</w:t>
            </w:r>
          </w:p>
        </w:tc>
      </w:tr>
      <w:tr w:rsidR="007A4867" w:rsidRPr="007E23A1" w14:paraId="15411A53" w14:textId="77777777" w:rsidTr="00D85535">
        <w:tc>
          <w:tcPr>
            <w:tcW w:w="365" w:type="pct"/>
            <w:shd w:val="clear" w:color="auto" w:fill="auto"/>
            <w:tcPrChange w:id="203" w:author="///" w:date="2021-08-05T21:33:00Z">
              <w:tcPr>
                <w:tcW w:w="306" w:type="pct"/>
                <w:shd w:val="clear" w:color="auto" w:fill="auto"/>
              </w:tcPr>
            </w:tcPrChange>
          </w:tcPr>
          <w:p w14:paraId="79640C2E" w14:textId="77777777" w:rsidR="007A4867" w:rsidRPr="007E23A1" w:rsidDel="007A4867" w:rsidRDefault="007A4867" w:rsidP="007A4867">
            <w:pPr>
              <w:pStyle w:val="TAC"/>
            </w:pPr>
            <w:r w:rsidRPr="007E23A1">
              <w:rPr>
                <w:lang w:eastAsia="zh-CN"/>
              </w:rPr>
              <w:t>25</w:t>
            </w:r>
          </w:p>
        </w:tc>
        <w:tc>
          <w:tcPr>
            <w:tcW w:w="516" w:type="pct"/>
            <w:shd w:val="clear" w:color="auto" w:fill="auto"/>
            <w:tcPrChange w:id="204" w:author="///" w:date="2021-08-05T21:33:00Z">
              <w:tcPr>
                <w:tcW w:w="409" w:type="pct"/>
                <w:gridSpan w:val="2"/>
                <w:shd w:val="clear" w:color="auto" w:fill="auto"/>
              </w:tcPr>
            </w:tcPrChange>
          </w:tcPr>
          <w:p w14:paraId="0E3430CF" w14:textId="77777777" w:rsidR="007A4867" w:rsidRPr="007E23A1" w:rsidRDefault="007A4867" w:rsidP="007A4867">
            <w:pPr>
              <w:pStyle w:val="TAC"/>
            </w:pPr>
            <w:r w:rsidRPr="007E23A1">
              <w:t>Low</w:t>
            </w:r>
          </w:p>
        </w:tc>
        <w:tc>
          <w:tcPr>
            <w:tcW w:w="369" w:type="pct"/>
            <w:tcPrChange w:id="205" w:author="///" w:date="2021-08-05T21:33:00Z">
              <w:tcPr>
                <w:tcW w:w="409" w:type="pct"/>
                <w:gridSpan w:val="2"/>
              </w:tcPr>
            </w:tcPrChange>
          </w:tcPr>
          <w:p w14:paraId="03411E7D" w14:textId="77777777" w:rsidR="007A4867" w:rsidRPr="007E23A1" w:rsidRDefault="007A4867" w:rsidP="007A4867">
            <w:pPr>
              <w:pStyle w:val="TAC"/>
            </w:pPr>
          </w:p>
        </w:tc>
        <w:tc>
          <w:tcPr>
            <w:tcW w:w="441" w:type="pct"/>
            <w:tcPrChange w:id="206" w:author="///" w:date="2021-08-05T21:33:00Z">
              <w:tcPr>
                <w:tcW w:w="409" w:type="pct"/>
                <w:gridSpan w:val="2"/>
              </w:tcPr>
            </w:tcPrChange>
          </w:tcPr>
          <w:p w14:paraId="743B581B" w14:textId="77777777" w:rsidR="007A4867" w:rsidRPr="007E23A1" w:rsidRDefault="007A4867" w:rsidP="007A4867">
            <w:pPr>
              <w:pStyle w:val="TAC"/>
            </w:pPr>
          </w:p>
        </w:tc>
        <w:tc>
          <w:tcPr>
            <w:tcW w:w="1110" w:type="pct"/>
            <w:tcBorders>
              <w:top w:val="nil"/>
              <w:bottom w:val="nil"/>
            </w:tcBorders>
            <w:shd w:val="clear" w:color="auto" w:fill="auto"/>
            <w:tcPrChange w:id="207" w:author="///" w:date="2021-08-05T21:33:00Z">
              <w:tcPr>
                <w:tcW w:w="1269" w:type="pct"/>
                <w:gridSpan w:val="3"/>
                <w:tcBorders>
                  <w:top w:val="nil"/>
                  <w:bottom w:val="nil"/>
                </w:tcBorders>
                <w:shd w:val="clear" w:color="auto" w:fill="auto"/>
              </w:tcPr>
            </w:tcPrChange>
          </w:tcPr>
          <w:p w14:paraId="23AFF494" w14:textId="77777777" w:rsidR="007A4867" w:rsidRPr="007E23A1" w:rsidRDefault="007A4867" w:rsidP="007A4867">
            <w:pPr>
              <w:pStyle w:val="TAC"/>
            </w:pPr>
          </w:p>
        </w:tc>
        <w:tc>
          <w:tcPr>
            <w:tcW w:w="1364" w:type="pct"/>
            <w:gridSpan w:val="2"/>
            <w:tcPrChange w:id="208" w:author="///" w:date="2021-08-05T21:33:00Z">
              <w:tcPr>
                <w:tcW w:w="1364" w:type="pct"/>
                <w:gridSpan w:val="3"/>
              </w:tcPr>
            </w:tcPrChange>
          </w:tcPr>
          <w:p w14:paraId="3046AA68" w14:textId="77777777" w:rsidR="007A4867" w:rsidRPr="007E23A1" w:rsidRDefault="007A4867" w:rsidP="007A4867">
            <w:pPr>
              <w:pStyle w:val="TAC"/>
            </w:pPr>
            <w:r w:rsidRPr="007E23A1">
              <w:t>CP-OFDM 256 QAM</w:t>
            </w:r>
          </w:p>
        </w:tc>
        <w:tc>
          <w:tcPr>
            <w:tcW w:w="836" w:type="pct"/>
            <w:shd w:val="clear" w:color="auto" w:fill="auto"/>
            <w:tcPrChange w:id="209" w:author="///" w:date="2021-08-05T21:33:00Z">
              <w:tcPr>
                <w:tcW w:w="834" w:type="pct"/>
                <w:shd w:val="clear" w:color="auto" w:fill="auto"/>
              </w:tcPr>
            </w:tcPrChange>
          </w:tcPr>
          <w:p w14:paraId="22042D0D" w14:textId="77777777" w:rsidR="007A4867" w:rsidRPr="007E23A1" w:rsidRDefault="007A4867" w:rsidP="007A4867">
            <w:pPr>
              <w:pStyle w:val="TAC"/>
            </w:pPr>
            <w:r w:rsidRPr="007E23A1">
              <w:t>Edge_1RB_Left</w:t>
            </w:r>
          </w:p>
        </w:tc>
      </w:tr>
      <w:tr w:rsidR="007A4867" w:rsidRPr="007E23A1" w14:paraId="4B5AE15E" w14:textId="77777777" w:rsidTr="00D85535">
        <w:tc>
          <w:tcPr>
            <w:tcW w:w="365" w:type="pct"/>
            <w:shd w:val="clear" w:color="auto" w:fill="auto"/>
            <w:tcPrChange w:id="210" w:author="///" w:date="2021-08-05T21:33:00Z">
              <w:tcPr>
                <w:tcW w:w="306" w:type="pct"/>
                <w:shd w:val="clear" w:color="auto" w:fill="auto"/>
              </w:tcPr>
            </w:tcPrChange>
          </w:tcPr>
          <w:p w14:paraId="7D9BAA61" w14:textId="77777777" w:rsidR="007A4867" w:rsidRPr="007E23A1" w:rsidDel="007A4867" w:rsidRDefault="007A4867" w:rsidP="007A4867">
            <w:pPr>
              <w:pStyle w:val="TAC"/>
            </w:pPr>
            <w:r w:rsidRPr="007E23A1">
              <w:rPr>
                <w:lang w:eastAsia="zh-CN"/>
              </w:rPr>
              <w:t>26</w:t>
            </w:r>
          </w:p>
        </w:tc>
        <w:tc>
          <w:tcPr>
            <w:tcW w:w="516" w:type="pct"/>
            <w:shd w:val="clear" w:color="auto" w:fill="auto"/>
            <w:tcPrChange w:id="211" w:author="///" w:date="2021-08-05T21:33:00Z">
              <w:tcPr>
                <w:tcW w:w="409" w:type="pct"/>
                <w:gridSpan w:val="2"/>
                <w:shd w:val="clear" w:color="auto" w:fill="auto"/>
              </w:tcPr>
            </w:tcPrChange>
          </w:tcPr>
          <w:p w14:paraId="57E44F56" w14:textId="77777777" w:rsidR="007A4867" w:rsidRPr="007E23A1" w:rsidRDefault="007A4867" w:rsidP="007A4867">
            <w:pPr>
              <w:pStyle w:val="TAC"/>
            </w:pPr>
            <w:r w:rsidRPr="007E23A1">
              <w:t>High</w:t>
            </w:r>
          </w:p>
        </w:tc>
        <w:tc>
          <w:tcPr>
            <w:tcW w:w="369" w:type="pct"/>
            <w:tcPrChange w:id="212" w:author="///" w:date="2021-08-05T21:33:00Z">
              <w:tcPr>
                <w:tcW w:w="409" w:type="pct"/>
                <w:gridSpan w:val="2"/>
              </w:tcPr>
            </w:tcPrChange>
          </w:tcPr>
          <w:p w14:paraId="6CC47912" w14:textId="77777777" w:rsidR="007A4867" w:rsidRPr="007E23A1" w:rsidRDefault="007A4867" w:rsidP="007A4867">
            <w:pPr>
              <w:pStyle w:val="TAC"/>
            </w:pPr>
          </w:p>
        </w:tc>
        <w:tc>
          <w:tcPr>
            <w:tcW w:w="441" w:type="pct"/>
            <w:tcPrChange w:id="213" w:author="///" w:date="2021-08-05T21:33:00Z">
              <w:tcPr>
                <w:tcW w:w="409" w:type="pct"/>
                <w:gridSpan w:val="2"/>
              </w:tcPr>
            </w:tcPrChange>
          </w:tcPr>
          <w:p w14:paraId="486597C8" w14:textId="77777777" w:rsidR="007A4867" w:rsidRPr="007E23A1" w:rsidRDefault="007A4867" w:rsidP="007A4867">
            <w:pPr>
              <w:pStyle w:val="TAC"/>
            </w:pPr>
          </w:p>
        </w:tc>
        <w:tc>
          <w:tcPr>
            <w:tcW w:w="1110" w:type="pct"/>
            <w:tcBorders>
              <w:top w:val="nil"/>
              <w:bottom w:val="nil"/>
            </w:tcBorders>
            <w:shd w:val="clear" w:color="auto" w:fill="auto"/>
            <w:tcPrChange w:id="214" w:author="///" w:date="2021-08-05T21:33:00Z">
              <w:tcPr>
                <w:tcW w:w="1269" w:type="pct"/>
                <w:gridSpan w:val="3"/>
                <w:tcBorders>
                  <w:top w:val="nil"/>
                  <w:bottom w:val="nil"/>
                </w:tcBorders>
                <w:shd w:val="clear" w:color="auto" w:fill="auto"/>
              </w:tcPr>
            </w:tcPrChange>
          </w:tcPr>
          <w:p w14:paraId="7C7CB163" w14:textId="77777777" w:rsidR="007A4867" w:rsidRPr="007E23A1" w:rsidRDefault="007A4867" w:rsidP="007A4867">
            <w:pPr>
              <w:pStyle w:val="TAC"/>
            </w:pPr>
          </w:p>
        </w:tc>
        <w:tc>
          <w:tcPr>
            <w:tcW w:w="1364" w:type="pct"/>
            <w:gridSpan w:val="2"/>
            <w:tcPrChange w:id="215" w:author="///" w:date="2021-08-05T21:33:00Z">
              <w:tcPr>
                <w:tcW w:w="1364" w:type="pct"/>
                <w:gridSpan w:val="3"/>
              </w:tcPr>
            </w:tcPrChange>
          </w:tcPr>
          <w:p w14:paraId="56AE2C15" w14:textId="77777777" w:rsidR="007A4867" w:rsidRPr="007E23A1" w:rsidRDefault="007A4867" w:rsidP="007A4867">
            <w:pPr>
              <w:pStyle w:val="TAC"/>
            </w:pPr>
            <w:r w:rsidRPr="007E23A1">
              <w:t>CP-OFDM 256 QAM</w:t>
            </w:r>
          </w:p>
        </w:tc>
        <w:tc>
          <w:tcPr>
            <w:tcW w:w="836" w:type="pct"/>
            <w:shd w:val="clear" w:color="auto" w:fill="auto"/>
            <w:tcPrChange w:id="216" w:author="///" w:date="2021-08-05T21:33:00Z">
              <w:tcPr>
                <w:tcW w:w="834" w:type="pct"/>
                <w:shd w:val="clear" w:color="auto" w:fill="auto"/>
              </w:tcPr>
            </w:tcPrChange>
          </w:tcPr>
          <w:p w14:paraId="72DE0B0D" w14:textId="77777777" w:rsidR="007A4867" w:rsidRPr="007E23A1" w:rsidRDefault="007A4867" w:rsidP="007A4867">
            <w:pPr>
              <w:pStyle w:val="TAC"/>
            </w:pPr>
            <w:r w:rsidRPr="007E23A1">
              <w:t>Edge_1RB_Right</w:t>
            </w:r>
          </w:p>
        </w:tc>
      </w:tr>
      <w:tr w:rsidR="007A4867" w:rsidRPr="007E23A1" w14:paraId="69C4AA93" w14:textId="77777777" w:rsidTr="00D85535">
        <w:tc>
          <w:tcPr>
            <w:tcW w:w="365" w:type="pct"/>
            <w:shd w:val="clear" w:color="auto" w:fill="auto"/>
            <w:tcPrChange w:id="217" w:author="///" w:date="2021-08-05T21:33:00Z">
              <w:tcPr>
                <w:tcW w:w="306" w:type="pct"/>
                <w:shd w:val="clear" w:color="auto" w:fill="auto"/>
              </w:tcPr>
            </w:tcPrChange>
          </w:tcPr>
          <w:p w14:paraId="78849F7F" w14:textId="77777777" w:rsidR="007A4867" w:rsidRPr="007E23A1" w:rsidRDefault="007A4867" w:rsidP="007A4867">
            <w:pPr>
              <w:pStyle w:val="TAC"/>
            </w:pPr>
            <w:r w:rsidRPr="007E23A1">
              <w:t>27</w:t>
            </w:r>
          </w:p>
        </w:tc>
        <w:tc>
          <w:tcPr>
            <w:tcW w:w="516" w:type="pct"/>
            <w:shd w:val="clear" w:color="auto" w:fill="auto"/>
            <w:tcPrChange w:id="218" w:author="///" w:date="2021-08-05T21:33:00Z">
              <w:tcPr>
                <w:tcW w:w="409" w:type="pct"/>
                <w:gridSpan w:val="2"/>
                <w:shd w:val="clear" w:color="auto" w:fill="auto"/>
              </w:tcPr>
            </w:tcPrChange>
          </w:tcPr>
          <w:p w14:paraId="12E7CEDD" w14:textId="77777777" w:rsidR="007A4867" w:rsidRPr="007E23A1" w:rsidRDefault="007A4867" w:rsidP="007A4867">
            <w:pPr>
              <w:pStyle w:val="TAC"/>
            </w:pPr>
            <w:r w:rsidRPr="007E23A1">
              <w:t>Default</w:t>
            </w:r>
          </w:p>
        </w:tc>
        <w:tc>
          <w:tcPr>
            <w:tcW w:w="369" w:type="pct"/>
            <w:tcPrChange w:id="219" w:author="///" w:date="2021-08-05T21:33:00Z">
              <w:tcPr>
                <w:tcW w:w="409" w:type="pct"/>
                <w:gridSpan w:val="2"/>
              </w:tcPr>
            </w:tcPrChange>
          </w:tcPr>
          <w:p w14:paraId="61F7B459" w14:textId="77777777" w:rsidR="007A4867" w:rsidRPr="007E23A1" w:rsidRDefault="007A4867" w:rsidP="007A4867">
            <w:pPr>
              <w:pStyle w:val="TAC"/>
            </w:pPr>
          </w:p>
        </w:tc>
        <w:tc>
          <w:tcPr>
            <w:tcW w:w="441" w:type="pct"/>
            <w:tcPrChange w:id="220" w:author="///" w:date="2021-08-05T21:33:00Z">
              <w:tcPr>
                <w:tcW w:w="409" w:type="pct"/>
                <w:gridSpan w:val="2"/>
              </w:tcPr>
            </w:tcPrChange>
          </w:tcPr>
          <w:p w14:paraId="76CE9FC8" w14:textId="77777777" w:rsidR="007A4867" w:rsidRPr="007E23A1" w:rsidRDefault="007A4867" w:rsidP="007A4867">
            <w:pPr>
              <w:pStyle w:val="TAC"/>
            </w:pPr>
          </w:p>
        </w:tc>
        <w:tc>
          <w:tcPr>
            <w:tcW w:w="1110" w:type="pct"/>
            <w:tcBorders>
              <w:top w:val="nil"/>
              <w:bottom w:val="nil"/>
            </w:tcBorders>
            <w:shd w:val="clear" w:color="auto" w:fill="auto"/>
            <w:tcPrChange w:id="221" w:author="///" w:date="2021-08-05T21:33:00Z">
              <w:tcPr>
                <w:tcW w:w="1269" w:type="pct"/>
                <w:gridSpan w:val="3"/>
                <w:tcBorders>
                  <w:top w:val="nil"/>
                </w:tcBorders>
                <w:shd w:val="clear" w:color="auto" w:fill="auto"/>
              </w:tcPr>
            </w:tcPrChange>
          </w:tcPr>
          <w:p w14:paraId="6FD4B99C" w14:textId="77777777" w:rsidR="007A4867" w:rsidRPr="007E23A1" w:rsidRDefault="007A4867" w:rsidP="007A4867">
            <w:pPr>
              <w:pStyle w:val="TAC"/>
            </w:pPr>
          </w:p>
        </w:tc>
        <w:tc>
          <w:tcPr>
            <w:tcW w:w="1364" w:type="pct"/>
            <w:gridSpan w:val="2"/>
            <w:tcPrChange w:id="222" w:author="///" w:date="2021-08-05T21:33:00Z">
              <w:tcPr>
                <w:tcW w:w="1364" w:type="pct"/>
                <w:gridSpan w:val="3"/>
              </w:tcPr>
            </w:tcPrChange>
          </w:tcPr>
          <w:p w14:paraId="4EE17C8C" w14:textId="77777777" w:rsidR="007A4867" w:rsidRPr="007E23A1" w:rsidRDefault="007A4867" w:rsidP="007A4867">
            <w:pPr>
              <w:pStyle w:val="TAC"/>
            </w:pPr>
            <w:r w:rsidRPr="007E23A1">
              <w:t>CP-OFDM 256 QAM</w:t>
            </w:r>
          </w:p>
        </w:tc>
        <w:tc>
          <w:tcPr>
            <w:tcW w:w="836" w:type="pct"/>
            <w:shd w:val="clear" w:color="auto" w:fill="auto"/>
            <w:tcPrChange w:id="223" w:author="///" w:date="2021-08-05T21:33:00Z">
              <w:tcPr>
                <w:tcW w:w="834" w:type="pct"/>
                <w:shd w:val="clear" w:color="auto" w:fill="auto"/>
              </w:tcPr>
            </w:tcPrChange>
          </w:tcPr>
          <w:p w14:paraId="3B73EFD6" w14:textId="77777777" w:rsidR="007A4867" w:rsidRPr="007E23A1" w:rsidRDefault="007A4867" w:rsidP="007A4867">
            <w:pPr>
              <w:pStyle w:val="TAC"/>
            </w:pPr>
            <w:r w:rsidRPr="007E23A1">
              <w:t>Outer Full</w:t>
            </w:r>
          </w:p>
        </w:tc>
      </w:tr>
      <w:tr w:rsidR="00D85535" w:rsidRPr="007E23A1" w14:paraId="14D2B90A" w14:textId="77777777" w:rsidTr="00D85535">
        <w:trPr>
          <w:ins w:id="224" w:author="///" w:date="2021-08-05T21:25:00Z"/>
        </w:trPr>
        <w:tc>
          <w:tcPr>
            <w:tcW w:w="365" w:type="pct"/>
            <w:shd w:val="clear" w:color="auto" w:fill="auto"/>
            <w:tcPrChange w:id="225" w:author="///" w:date="2021-08-05T21:33:00Z">
              <w:tcPr>
                <w:tcW w:w="306" w:type="pct"/>
                <w:shd w:val="clear" w:color="auto" w:fill="auto"/>
              </w:tcPr>
            </w:tcPrChange>
          </w:tcPr>
          <w:p w14:paraId="023EDF07" w14:textId="56315C33" w:rsidR="00D85535" w:rsidRPr="007E23A1" w:rsidRDefault="00D85535" w:rsidP="00D85535">
            <w:pPr>
              <w:pStyle w:val="TAC"/>
              <w:rPr>
                <w:ins w:id="226" w:author="///" w:date="2021-08-05T21:25:00Z"/>
              </w:rPr>
            </w:pPr>
            <w:ins w:id="227" w:author="///" w:date="2021-08-05T21:25:00Z">
              <w:r>
                <w:t>28</w:t>
              </w:r>
            </w:ins>
            <w:ins w:id="228" w:author="///" w:date="2021-08-05T21:29:00Z">
              <w:r w:rsidRPr="00D85535">
                <w:rPr>
                  <w:vertAlign w:val="superscript"/>
                  <w:rPrChange w:id="229" w:author="///" w:date="2021-08-05T21:29:00Z">
                    <w:rPr/>
                  </w:rPrChange>
                </w:rPr>
                <w:t>3</w:t>
              </w:r>
            </w:ins>
            <w:ins w:id="230" w:author="///" w:date="2021-08-05T21:32:00Z">
              <w:r>
                <w:rPr>
                  <w:vertAlign w:val="superscript"/>
                </w:rPr>
                <w:t>, 4</w:t>
              </w:r>
            </w:ins>
          </w:p>
        </w:tc>
        <w:tc>
          <w:tcPr>
            <w:tcW w:w="516" w:type="pct"/>
            <w:shd w:val="clear" w:color="auto" w:fill="auto"/>
            <w:tcPrChange w:id="231" w:author="///" w:date="2021-08-05T21:33:00Z">
              <w:tcPr>
                <w:tcW w:w="409" w:type="pct"/>
                <w:gridSpan w:val="2"/>
                <w:shd w:val="clear" w:color="auto" w:fill="auto"/>
              </w:tcPr>
            </w:tcPrChange>
          </w:tcPr>
          <w:p w14:paraId="40FECBA3" w14:textId="5408ACB8" w:rsidR="00D85535" w:rsidRPr="007E23A1" w:rsidRDefault="00D85535" w:rsidP="00D85535">
            <w:pPr>
              <w:pStyle w:val="TAC"/>
              <w:rPr>
                <w:ins w:id="232" w:author="///" w:date="2021-08-05T21:25:00Z"/>
              </w:rPr>
            </w:pPr>
            <w:ins w:id="233" w:author="///" w:date="2021-08-05T21:26:00Z">
              <w:r w:rsidRPr="007E23A1">
                <w:t>Low</w:t>
              </w:r>
            </w:ins>
          </w:p>
        </w:tc>
        <w:tc>
          <w:tcPr>
            <w:tcW w:w="369" w:type="pct"/>
            <w:tcPrChange w:id="234" w:author="///" w:date="2021-08-05T21:33:00Z">
              <w:tcPr>
                <w:tcW w:w="409" w:type="pct"/>
                <w:gridSpan w:val="2"/>
              </w:tcPr>
            </w:tcPrChange>
          </w:tcPr>
          <w:p w14:paraId="09D7051E" w14:textId="77777777" w:rsidR="00D85535" w:rsidRPr="007E23A1" w:rsidRDefault="00D85535" w:rsidP="00D85535">
            <w:pPr>
              <w:pStyle w:val="TAC"/>
              <w:rPr>
                <w:ins w:id="235" w:author="///" w:date="2021-08-05T21:25:00Z"/>
              </w:rPr>
            </w:pPr>
          </w:p>
        </w:tc>
        <w:tc>
          <w:tcPr>
            <w:tcW w:w="441" w:type="pct"/>
            <w:tcPrChange w:id="236" w:author="///" w:date="2021-08-05T21:33:00Z">
              <w:tcPr>
                <w:tcW w:w="409" w:type="pct"/>
                <w:gridSpan w:val="2"/>
              </w:tcPr>
            </w:tcPrChange>
          </w:tcPr>
          <w:p w14:paraId="18EC1369" w14:textId="77777777" w:rsidR="00D85535" w:rsidRPr="007E23A1" w:rsidRDefault="00D85535" w:rsidP="00D85535">
            <w:pPr>
              <w:pStyle w:val="TAC"/>
              <w:rPr>
                <w:ins w:id="237" w:author="///" w:date="2021-08-05T21:25:00Z"/>
              </w:rPr>
            </w:pPr>
          </w:p>
        </w:tc>
        <w:tc>
          <w:tcPr>
            <w:tcW w:w="1110" w:type="pct"/>
            <w:tcBorders>
              <w:top w:val="nil"/>
              <w:bottom w:val="nil"/>
            </w:tcBorders>
            <w:shd w:val="clear" w:color="auto" w:fill="auto"/>
            <w:tcPrChange w:id="238" w:author="///" w:date="2021-08-05T21:33:00Z">
              <w:tcPr>
                <w:tcW w:w="1269" w:type="pct"/>
                <w:gridSpan w:val="3"/>
                <w:tcBorders>
                  <w:top w:val="nil"/>
                </w:tcBorders>
                <w:shd w:val="clear" w:color="auto" w:fill="auto"/>
              </w:tcPr>
            </w:tcPrChange>
          </w:tcPr>
          <w:p w14:paraId="33B16FDF" w14:textId="77777777" w:rsidR="00D85535" w:rsidRPr="007E23A1" w:rsidRDefault="00D85535" w:rsidP="00D85535">
            <w:pPr>
              <w:pStyle w:val="TAC"/>
              <w:rPr>
                <w:ins w:id="239" w:author="///" w:date="2021-08-05T21:25:00Z"/>
              </w:rPr>
            </w:pPr>
          </w:p>
        </w:tc>
        <w:tc>
          <w:tcPr>
            <w:tcW w:w="1364" w:type="pct"/>
            <w:gridSpan w:val="2"/>
            <w:tcPrChange w:id="240" w:author="///" w:date="2021-08-05T21:33:00Z">
              <w:tcPr>
                <w:tcW w:w="1364" w:type="pct"/>
                <w:gridSpan w:val="3"/>
              </w:tcPr>
            </w:tcPrChange>
          </w:tcPr>
          <w:p w14:paraId="391D97DA" w14:textId="16CF0EB5" w:rsidR="00D85535" w:rsidRPr="007E23A1" w:rsidRDefault="00D85535">
            <w:pPr>
              <w:pStyle w:val="TAC"/>
              <w:rPr>
                <w:ins w:id="241" w:author="///" w:date="2021-08-05T21:25:00Z"/>
              </w:rPr>
            </w:pPr>
            <w:ins w:id="242" w:author="///" w:date="2021-08-05T21:27:00Z">
              <w:r w:rsidRPr="007E23A1">
                <w:t xml:space="preserve">DFT-s-OFDM </w:t>
              </w:r>
            </w:ins>
            <w:ins w:id="243" w:author="///" w:date="2021-08-05T21:26:00Z">
              <w:r w:rsidRPr="00D85535">
                <w:rPr>
                  <w:u w:val="single"/>
                </w:rPr>
                <w:t>Pi/2 BPSK w Pi/2 BPSK DMRS</w:t>
              </w:r>
            </w:ins>
          </w:p>
        </w:tc>
        <w:tc>
          <w:tcPr>
            <w:tcW w:w="836" w:type="pct"/>
            <w:shd w:val="clear" w:color="auto" w:fill="auto"/>
            <w:tcPrChange w:id="244" w:author="///" w:date="2021-08-05T21:33:00Z">
              <w:tcPr>
                <w:tcW w:w="834" w:type="pct"/>
                <w:shd w:val="clear" w:color="auto" w:fill="auto"/>
              </w:tcPr>
            </w:tcPrChange>
          </w:tcPr>
          <w:p w14:paraId="3F5757DE" w14:textId="7FBADDEC" w:rsidR="00D85535" w:rsidRPr="007E23A1" w:rsidRDefault="00D85535" w:rsidP="00D85535">
            <w:pPr>
              <w:pStyle w:val="TAC"/>
              <w:rPr>
                <w:ins w:id="245" w:author="///" w:date="2021-08-05T21:25:00Z"/>
              </w:rPr>
            </w:pPr>
            <w:ins w:id="246" w:author="///" w:date="2021-08-05T21:27:00Z">
              <w:r w:rsidRPr="007E23A1">
                <w:t>Edge_1RB_Left</w:t>
              </w:r>
            </w:ins>
          </w:p>
        </w:tc>
      </w:tr>
      <w:tr w:rsidR="00D85535" w:rsidRPr="007E23A1" w14:paraId="2383E08B" w14:textId="77777777" w:rsidTr="00D85535">
        <w:trPr>
          <w:ins w:id="247" w:author="///" w:date="2021-08-05T21:25:00Z"/>
        </w:trPr>
        <w:tc>
          <w:tcPr>
            <w:tcW w:w="365" w:type="pct"/>
            <w:shd w:val="clear" w:color="auto" w:fill="auto"/>
          </w:tcPr>
          <w:p w14:paraId="731182DB" w14:textId="06582683" w:rsidR="00D85535" w:rsidRPr="007E23A1" w:rsidRDefault="00D85535" w:rsidP="00D85535">
            <w:pPr>
              <w:pStyle w:val="TAC"/>
              <w:rPr>
                <w:ins w:id="248" w:author="///" w:date="2021-08-05T21:25:00Z"/>
              </w:rPr>
            </w:pPr>
            <w:ins w:id="249" w:author="///" w:date="2021-08-05T21:25:00Z">
              <w:r>
                <w:t>29</w:t>
              </w:r>
            </w:ins>
            <w:ins w:id="250" w:author="///" w:date="2021-08-05T21:29:00Z">
              <w:r w:rsidRPr="00D85535">
                <w:rPr>
                  <w:vertAlign w:val="superscript"/>
                  <w:rPrChange w:id="251" w:author="///" w:date="2021-08-05T21:29:00Z">
                    <w:rPr/>
                  </w:rPrChange>
                </w:rPr>
                <w:t>3</w:t>
              </w:r>
            </w:ins>
            <w:ins w:id="252" w:author="///" w:date="2021-08-05T21:32:00Z">
              <w:r>
                <w:rPr>
                  <w:vertAlign w:val="superscript"/>
                </w:rPr>
                <w:t xml:space="preserve">, </w:t>
              </w:r>
            </w:ins>
            <w:ins w:id="253" w:author="///" w:date="2021-08-05T21:36:00Z">
              <w:r w:rsidR="000834C6">
                <w:rPr>
                  <w:vertAlign w:val="superscript"/>
                </w:rPr>
                <w:t xml:space="preserve"> </w:t>
              </w:r>
            </w:ins>
            <w:ins w:id="254" w:author="///" w:date="2021-08-05T21:32:00Z">
              <w:r>
                <w:rPr>
                  <w:vertAlign w:val="superscript"/>
                </w:rPr>
                <w:t>4</w:t>
              </w:r>
            </w:ins>
          </w:p>
        </w:tc>
        <w:tc>
          <w:tcPr>
            <w:tcW w:w="516" w:type="pct"/>
            <w:shd w:val="clear" w:color="auto" w:fill="auto"/>
          </w:tcPr>
          <w:p w14:paraId="01D5FDAE" w14:textId="6BD6E815" w:rsidR="00D85535" w:rsidRPr="007E23A1" w:rsidRDefault="00D85535" w:rsidP="00D85535">
            <w:pPr>
              <w:pStyle w:val="TAC"/>
              <w:rPr>
                <w:ins w:id="255" w:author="///" w:date="2021-08-05T21:25:00Z"/>
              </w:rPr>
            </w:pPr>
            <w:ins w:id="256" w:author="///" w:date="2021-08-05T21:26:00Z">
              <w:r w:rsidRPr="007E23A1">
                <w:t>High</w:t>
              </w:r>
            </w:ins>
          </w:p>
        </w:tc>
        <w:tc>
          <w:tcPr>
            <w:tcW w:w="369" w:type="pct"/>
          </w:tcPr>
          <w:p w14:paraId="0971A1E7" w14:textId="77777777" w:rsidR="00D85535" w:rsidRPr="007E23A1" w:rsidRDefault="00D85535" w:rsidP="00D85535">
            <w:pPr>
              <w:pStyle w:val="TAC"/>
              <w:rPr>
                <w:ins w:id="257" w:author="///" w:date="2021-08-05T21:25:00Z"/>
              </w:rPr>
            </w:pPr>
          </w:p>
        </w:tc>
        <w:tc>
          <w:tcPr>
            <w:tcW w:w="441" w:type="pct"/>
          </w:tcPr>
          <w:p w14:paraId="675CDC68" w14:textId="77777777" w:rsidR="00D85535" w:rsidRPr="007E23A1" w:rsidRDefault="00D85535" w:rsidP="00D85535">
            <w:pPr>
              <w:pStyle w:val="TAC"/>
              <w:rPr>
                <w:ins w:id="258" w:author="///" w:date="2021-08-05T21:25:00Z"/>
              </w:rPr>
            </w:pPr>
          </w:p>
        </w:tc>
        <w:tc>
          <w:tcPr>
            <w:tcW w:w="1110" w:type="pct"/>
            <w:tcBorders>
              <w:top w:val="nil"/>
              <w:bottom w:val="nil"/>
            </w:tcBorders>
            <w:shd w:val="clear" w:color="auto" w:fill="auto"/>
          </w:tcPr>
          <w:p w14:paraId="7080692C" w14:textId="77777777" w:rsidR="00D85535" w:rsidRPr="007E23A1" w:rsidRDefault="00D85535" w:rsidP="00D85535">
            <w:pPr>
              <w:pStyle w:val="TAC"/>
              <w:rPr>
                <w:ins w:id="259" w:author="///" w:date="2021-08-05T21:25:00Z"/>
              </w:rPr>
            </w:pPr>
          </w:p>
        </w:tc>
        <w:tc>
          <w:tcPr>
            <w:tcW w:w="1364" w:type="pct"/>
            <w:gridSpan w:val="2"/>
          </w:tcPr>
          <w:p w14:paraId="094FA104" w14:textId="60E45365" w:rsidR="00D85535" w:rsidRPr="007E23A1" w:rsidRDefault="00D85535" w:rsidP="00D85535">
            <w:pPr>
              <w:pStyle w:val="TAC"/>
              <w:rPr>
                <w:ins w:id="260" w:author="///" w:date="2021-08-05T21:25:00Z"/>
              </w:rPr>
            </w:pPr>
            <w:ins w:id="261" w:author="///" w:date="2021-08-05T21:27:00Z">
              <w:r w:rsidRPr="008F311B">
                <w:t xml:space="preserve">DFT-s-OFDM </w:t>
              </w:r>
              <w:r w:rsidRPr="00D85535">
                <w:rPr>
                  <w:u w:val="single"/>
                </w:rPr>
                <w:t>Pi/2 BPSK w Pi/2 BPSK DMRS</w:t>
              </w:r>
            </w:ins>
          </w:p>
        </w:tc>
        <w:tc>
          <w:tcPr>
            <w:tcW w:w="836" w:type="pct"/>
            <w:shd w:val="clear" w:color="auto" w:fill="auto"/>
          </w:tcPr>
          <w:p w14:paraId="4EE0DCCF" w14:textId="3EE0A0DE" w:rsidR="00D85535" w:rsidRPr="007E23A1" w:rsidRDefault="00D85535" w:rsidP="00D85535">
            <w:pPr>
              <w:pStyle w:val="TAC"/>
              <w:rPr>
                <w:ins w:id="262" w:author="///" w:date="2021-08-05T21:25:00Z"/>
              </w:rPr>
            </w:pPr>
            <w:ins w:id="263" w:author="///" w:date="2021-08-05T21:27:00Z">
              <w:r w:rsidRPr="007E23A1">
                <w:t>Edge_1RB_Right</w:t>
              </w:r>
            </w:ins>
          </w:p>
        </w:tc>
      </w:tr>
      <w:tr w:rsidR="00D85535" w:rsidRPr="007E23A1" w14:paraId="524E821F" w14:textId="77777777" w:rsidTr="00D85535">
        <w:trPr>
          <w:ins w:id="264" w:author="///" w:date="2021-08-05T21:25:00Z"/>
        </w:trPr>
        <w:tc>
          <w:tcPr>
            <w:tcW w:w="365" w:type="pct"/>
            <w:shd w:val="clear" w:color="auto" w:fill="auto"/>
            <w:tcPrChange w:id="265" w:author="///" w:date="2021-08-05T21:33:00Z">
              <w:tcPr>
                <w:tcW w:w="306" w:type="pct"/>
                <w:shd w:val="clear" w:color="auto" w:fill="auto"/>
              </w:tcPr>
            </w:tcPrChange>
          </w:tcPr>
          <w:p w14:paraId="154A0B31" w14:textId="7ECA1294" w:rsidR="00D85535" w:rsidRPr="007E23A1" w:rsidRDefault="00D85535" w:rsidP="00D85535">
            <w:pPr>
              <w:pStyle w:val="TAC"/>
              <w:rPr>
                <w:ins w:id="266" w:author="///" w:date="2021-08-05T21:25:00Z"/>
              </w:rPr>
            </w:pPr>
            <w:ins w:id="267" w:author="///" w:date="2021-08-05T21:25:00Z">
              <w:r>
                <w:t>30</w:t>
              </w:r>
            </w:ins>
            <w:ins w:id="268" w:author="///" w:date="2021-08-05T21:29:00Z">
              <w:r w:rsidRPr="00D85535">
                <w:rPr>
                  <w:vertAlign w:val="superscript"/>
                  <w:rPrChange w:id="269" w:author="///" w:date="2021-08-05T21:29:00Z">
                    <w:rPr/>
                  </w:rPrChange>
                </w:rPr>
                <w:t>3</w:t>
              </w:r>
            </w:ins>
            <w:ins w:id="270" w:author="///" w:date="2021-08-05T21:32:00Z">
              <w:r>
                <w:rPr>
                  <w:vertAlign w:val="superscript"/>
                </w:rPr>
                <w:t>,</w:t>
              </w:r>
            </w:ins>
            <w:ins w:id="271" w:author="///" w:date="2021-08-05T21:36:00Z">
              <w:r w:rsidR="000834C6">
                <w:rPr>
                  <w:vertAlign w:val="superscript"/>
                </w:rPr>
                <w:t xml:space="preserve"> </w:t>
              </w:r>
            </w:ins>
            <w:ins w:id="272" w:author="///" w:date="2021-08-05T21:32:00Z">
              <w:r>
                <w:rPr>
                  <w:vertAlign w:val="superscript"/>
                </w:rPr>
                <w:t xml:space="preserve">4 </w:t>
              </w:r>
            </w:ins>
          </w:p>
        </w:tc>
        <w:tc>
          <w:tcPr>
            <w:tcW w:w="516" w:type="pct"/>
            <w:shd w:val="clear" w:color="auto" w:fill="auto"/>
            <w:tcPrChange w:id="273" w:author="///" w:date="2021-08-05T21:33:00Z">
              <w:tcPr>
                <w:tcW w:w="409" w:type="pct"/>
                <w:gridSpan w:val="2"/>
                <w:shd w:val="clear" w:color="auto" w:fill="auto"/>
              </w:tcPr>
            </w:tcPrChange>
          </w:tcPr>
          <w:p w14:paraId="549C1058" w14:textId="2E925448" w:rsidR="00D85535" w:rsidRPr="007E23A1" w:rsidRDefault="00D85535" w:rsidP="00D85535">
            <w:pPr>
              <w:pStyle w:val="TAC"/>
              <w:rPr>
                <w:ins w:id="274" w:author="///" w:date="2021-08-05T21:25:00Z"/>
              </w:rPr>
            </w:pPr>
            <w:ins w:id="275" w:author="///" w:date="2021-08-05T21:26:00Z">
              <w:r w:rsidRPr="007E23A1">
                <w:t>Default</w:t>
              </w:r>
            </w:ins>
          </w:p>
        </w:tc>
        <w:tc>
          <w:tcPr>
            <w:tcW w:w="369" w:type="pct"/>
            <w:tcPrChange w:id="276" w:author="///" w:date="2021-08-05T21:33:00Z">
              <w:tcPr>
                <w:tcW w:w="409" w:type="pct"/>
                <w:gridSpan w:val="2"/>
              </w:tcPr>
            </w:tcPrChange>
          </w:tcPr>
          <w:p w14:paraId="022BECFE" w14:textId="77777777" w:rsidR="00D85535" w:rsidRPr="007E23A1" w:rsidRDefault="00D85535" w:rsidP="00D85535">
            <w:pPr>
              <w:pStyle w:val="TAC"/>
              <w:rPr>
                <w:ins w:id="277" w:author="///" w:date="2021-08-05T21:25:00Z"/>
              </w:rPr>
            </w:pPr>
          </w:p>
        </w:tc>
        <w:tc>
          <w:tcPr>
            <w:tcW w:w="441" w:type="pct"/>
            <w:tcPrChange w:id="278" w:author="///" w:date="2021-08-05T21:33:00Z">
              <w:tcPr>
                <w:tcW w:w="409" w:type="pct"/>
                <w:gridSpan w:val="2"/>
              </w:tcPr>
            </w:tcPrChange>
          </w:tcPr>
          <w:p w14:paraId="6A2F8AC3" w14:textId="77777777" w:rsidR="00D85535" w:rsidRPr="007E23A1" w:rsidRDefault="00D85535" w:rsidP="00D85535">
            <w:pPr>
              <w:pStyle w:val="TAC"/>
              <w:rPr>
                <w:ins w:id="279" w:author="///" w:date="2021-08-05T21:25:00Z"/>
              </w:rPr>
            </w:pPr>
          </w:p>
        </w:tc>
        <w:tc>
          <w:tcPr>
            <w:tcW w:w="1110" w:type="pct"/>
            <w:tcBorders>
              <w:top w:val="nil"/>
            </w:tcBorders>
            <w:shd w:val="clear" w:color="auto" w:fill="auto"/>
            <w:tcPrChange w:id="280" w:author="///" w:date="2021-08-05T21:33:00Z">
              <w:tcPr>
                <w:tcW w:w="1269" w:type="pct"/>
                <w:gridSpan w:val="3"/>
                <w:tcBorders>
                  <w:top w:val="nil"/>
                </w:tcBorders>
                <w:shd w:val="clear" w:color="auto" w:fill="auto"/>
              </w:tcPr>
            </w:tcPrChange>
          </w:tcPr>
          <w:p w14:paraId="3CEB476A" w14:textId="77777777" w:rsidR="00D85535" w:rsidRPr="007E23A1" w:rsidRDefault="00D85535" w:rsidP="00D85535">
            <w:pPr>
              <w:pStyle w:val="TAC"/>
              <w:rPr>
                <w:ins w:id="281" w:author="///" w:date="2021-08-05T21:25:00Z"/>
              </w:rPr>
            </w:pPr>
          </w:p>
        </w:tc>
        <w:tc>
          <w:tcPr>
            <w:tcW w:w="1364" w:type="pct"/>
            <w:gridSpan w:val="2"/>
            <w:tcPrChange w:id="282" w:author="///" w:date="2021-08-05T21:33:00Z">
              <w:tcPr>
                <w:tcW w:w="1364" w:type="pct"/>
                <w:gridSpan w:val="3"/>
              </w:tcPr>
            </w:tcPrChange>
          </w:tcPr>
          <w:p w14:paraId="291F7F8E" w14:textId="32602255" w:rsidR="00D85535" w:rsidRPr="007E23A1" w:rsidRDefault="00D85535" w:rsidP="00D85535">
            <w:pPr>
              <w:pStyle w:val="TAC"/>
              <w:rPr>
                <w:ins w:id="283" w:author="///" w:date="2021-08-05T21:25:00Z"/>
              </w:rPr>
            </w:pPr>
            <w:ins w:id="284" w:author="///" w:date="2021-08-05T21:27:00Z">
              <w:r w:rsidRPr="008F311B">
                <w:t xml:space="preserve">DFT-s-OFDM </w:t>
              </w:r>
              <w:r w:rsidRPr="00D85535">
                <w:rPr>
                  <w:u w:val="single"/>
                </w:rPr>
                <w:t>Pi/2 BPSK w Pi/2 BPSK DMRS</w:t>
              </w:r>
            </w:ins>
          </w:p>
        </w:tc>
        <w:tc>
          <w:tcPr>
            <w:tcW w:w="836" w:type="pct"/>
            <w:shd w:val="clear" w:color="auto" w:fill="auto"/>
            <w:tcPrChange w:id="285" w:author="///" w:date="2021-08-05T21:33:00Z">
              <w:tcPr>
                <w:tcW w:w="834" w:type="pct"/>
                <w:shd w:val="clear" w:color="auto" w:fill="auto"/>
              </w:tcPr>
            </w:tcPrChange>
          </w:tcPr>
          <w:p w14:paraId="386D4074" w14:textId="4A88417C" w:rsidR="00D85535" w:rsidRPr="007E23A1" w:rsidRDefault="00D85535" w:rsidP="00D85535">
            <w:pPr>
              <w:pStyle w:val="TAC"/>
              <w:rPr>
                <w:ins w:id="286" w:author="///" w:date="2021-08-05T21:25:00Z"/>
              </w:rPr>
            </w:pPr>
            <w:ins w:id="287" w:author="///" w:date="2021-08-05T21:27:00Z">
              <w:r w:rsidRPr="007E23A1">
                <w:t>Outer Full</w:t>
              </w:r>
            </w:ins>
          </w:p>
        </w:tc>
      </w:tr>
      <w:tr w:rsidR="007A4867" w:rsidRPr="007E23A1" w14:paraId="3C20B65F" w14:textId="77777777" w:rsidTr="00D85535">
        <w:tc>
          <w:tcPr>
            <w:tcW w:w="5000" w:type="pct"/>
            <w:gridSpan w:val="8"/>
            <w:tcPrChange w:id="288" w:author="///" w:date="2021-08-05T21:32:00Z">
              <w:tcPr>
                <w:tcW w:w="5000" w:type="pct"/>
                <w:gridSpan w:val="14"/>
              </w:tcPr>
            </w:tcPrChange>
          </w:tcPr>
          <w:p w14:paraId="38D0AE55" w14:textId="77777777" w:rsidR="007A4867" w:rsidRPr="007E23A1" w:rsidRDefault="007A4867" w:rsidP="007A4867">
            <w:pPr>
              <w:pStyle w:val="TAN"/>
              <w:rPr>
                <w:lang w:eastAsia="zh-CN"/>
              </w:rPr>
            </w:pPr>
            <w:r w:rsidRPr="007E23A1">
              <w:rPr>
                <w:lang w:eastAsia="zh-CN"/>
              </w:rPr>
              <w:t>NOTE 1:</w:t>
            </w:r>
            <w:r w:rsidRPr="007E23A1">
              <w:rPr>
                <w:lang w:eastAsia="zh-CN"/>
              </w:rPr>
              <w:tab/>
              <w:t>The specific configuration of each RB allocation is defined in Table 6.1-1.</w:t>
            </w:r>
          </w:p>
          <w:p w14:paraId="533D0B6B" w14:textId="77777777" w:rsidR="007A4867" w:rsidRDefault="007A4867" w:rsidP="007A4867">
            <w:pPr>
              <w:pStyle w:val="TAN"/>
              <w:rPr>
                <w:ins w:id="289" w:author="///" w:date="2021-08-05T21:30:00Z"/>
              </w:rPr>
            </w:pPr>
            <w:r w:rsidRPr="007E23A1">
              <w:rPr>
                <w:lang w:eastAsia="zh-CN"/>
              </w:rPr>
              <w:t>NOTE 2:</w:t>
            </w:r>
            <w:r w:rsidRPr="007E23A1">
              <w:rPr>
                <w:lang w:eastAsia="zh-CN"/>
              </w:rPr>
              <w:tab/>
            </w:r>
            <w:r w:rsidRPr="007E23A1">
              <w:t>DFT-s-OFDM PI/2 BPSK test applies only for UEs which supports half Pi BPSK in FR1.</w:t>
            </w:r>
          </w:p>
          <w:p w14:paraId="0B93CD3A" w14:textId="77777777" w:rsidR="00D85535" w:rsidRDefault="00D85535" w:rsidP="00D85535">
            <w:pPr>
              <w:pStyle w:val="TAN"/>
              <w:rPr>
                <w:ins w:id="290" w:author="///" w:date="2021-08-05T21:33:00Z"/>
                <w:rFonts w:eastAsia="DengXian"/>
              </w:rPr>
            </w:pPr>
            <w:ins w:id="291" w:author="///" w:date="2021-08-05T21:31:00Z">
              <w:r w:rsidRPr="00D85535">
                <w:rPr>
                  <w:rFonts w:eastAsia="DengXian"/>
                </w:rPr>
                <w:t>NOTE 3:</w:t>
              </w:r>
              <w:r w:rsidRPr="00D85535">
                <w:rPr>
                  <w:rFonts w:eastAsia="DengXian"/>
                </w:rPr>
                <w:tab/>
                <w:t>U</w:t>
              </w:r>
              <w:r>
                <w:rPr>
                  <w:rFonts w:eastAsia="DengXian"/>
                </w:rPr>
                <w:t>E</w:t>
              </w:r>
              <w:r w:rsidRPr="00D85535">
                <w:rPr>
                  <w:rFonts w:eastAsia="DengXian"/>
                </w:rPr>
                <w:t>s supporting pi/2 BPSK DMRS and the corresponding IE [DMRSPi2BPSK] is set to 1.</w:t>
              </w:r>
            </w:ins>
          </w:p>
          <w:p w14:paraId="38BCC00E" w14:textId="5899A26D" w:rsidR="00D85535" w:rsidRPr="007E23A1" w:rsidRDefault="00D85535">
            <w:pPr>
              <w:pStyle w:val="TAN"/>
              <w:rPr>
                <w:rFonts w:eastAsia="DengXian"/>
              </w:rPr>
            </w:pPr>
            <w:ins w:id="292" w:author="///" w:date="2021-08-05T21:33:00Z">
              <w:r w:rsidRPr="00D85535">
                <w:rPr>
                  <w:rFonts w:eastAsia="DengXian"/>
                </w:rPr>
                <w:t xml:space="preserve">NOTE </w:t>
              </w:r>
            </w:ins>
            <w:ins w:id="293" w:author="///" w:date="2021-08-05T21:36:00Z">
              <w:r w:rsidR="000834C6">
                <w:rPr>
                  <w:rFonts w:eastAsia="DengXian"/>
                </w:rPr>
                <w:t>4</w:t>
              </w:r>
            </w:ins>
            <w:ins w:id="294" w:author="///" w:date="2021-08-05T21:33:00Z">
              <w:r w:rsidRPr="00D85535">
                <w:rPr>
                  <w:rFonts w:eastAsia="DengXian"/>
                </w:rPr>
                <w:t>:</w:t>
              </w:r>
              <w:r w:rsidRPr="00D85535">
                <w:rPr>
                  <w:rFonts w:eastAsia="DengXian"/>
                </w:rPr>
                <w:tab/>
              </w:r>
            </w:ins>
            <w:ins w:id="295" w:author="///" w:date="2021-08-05T21:34:00Z">
              <w:r w:rsidRPr="00E036B1">
                <w:t>T</w:t>
              </w:r>
            </w:ins>
            <w:ins w:id="296" w:author="///" w:date="2021-08-05T21:35:00Z">
              <w:r w:rsidR="000834C6" w:rsidRPr="00E036B1">
                <w:t>his configuration is only applicable for NS_06 power class 1 U</w:t>
              </w:r>
            </w:ins>
            <w:ins w:id="297" w:author="///" w:date="2021-08-05T21:36:00Z">
              <w:r w:rsidR="000834C6" w:rsidRPr="00E036B1">
                <w:t>E</w:t>
              </w:r>
            </w:ins>
            <w:ins w:id="298" w:author="///" w:date="2021-08-05T21:35:00Z">
              <w:r w:rsidR="000834C6" w:rsidRPr="00E036B1">
                <w:t>.</w:t>
              </w:r>
            </w:ins>
          </w:p>
        </w:tc>
      </w:tr>
    </w:tbl>
    <w:p w14:paraId="4E0139D2" w14:textId="77777777" w:rsidR="00CF5BF4" w:rsidRPr="007E23A1" w:rsidRDefault="00CF5BF4" w:rsidP="00CF5BF4"/>
    <w:p w14:paraId="4C133F7C" w14:textId="5A1C8811" w:rsidR="006868F9" w:rsidRPr="00E947CE" w:rsidRDefault="006868F9" w:rsidP="006868F9">
      <w:pPr>
        <w:pStyle w:val="Heading2"/>
        <w:rPr>
          <w:rFonts w:cs="Arial"/>
          <w:color w:val="0033CC"/>
          <w:sz w:val="28"/>
          <w:szCs w:val="28"/>
          <w:lang w:val="en-US"/>
        </w:rPr>
      </w:pPr>
      <w:bookmarkStart w:id="299" w:name="_Hlk529194985"/>
      <w:r w:rsidRPr="00E947CE">
        <w:rPr>
          <w:rFonts w:cs="Arial"/>
          <w:color w:val="0033CC"/>
          <w:sz w:val="28"/>
          <w:szCs w:val="28"/>
          <w:lang w:val="en-US"/>
        </w:rPr>
        <w:t>[</w:t>
      </w:r>
      <w:r>
        <w:rPr>
          <w:rFonts w:cs="Arial"/>
          <w:color w:val="0033CC"/>
          <w:sz w:val="28"/>
          <w:szCs w:val="28"/>
          <w:lang w:val="en-US"/>
        </w:rPr>
        <w:t xml:space="preserve">Several Tables and Clauses </w:t>
      </w:r>
      <w:r w:rsidRPr="00E947CE">
        <w:rPr>
          <w:rFonts w:cs="Arial"/>
          <w:color w:val="0033CC"/>
          <w:sz w:val="28"/>
          <w:szCs w:val="28"/>
          <w:lang w:val="en-US"/>
        </w:rPr>
        <w:t>skipped]</w:t>
      </w:r>
    </w:p>
    <w:p w14:paraId="10D2053A" w14:textId="77777777" w:rsidR="005578A5" w:rsidRPr="007E23A1" w:rsidRDefault="005578A5" w:rsidP="005578A5">
      <w:pPr>
        <w:rPr>
          <w:rFonts w:eastAsia="MS Mincho"/>
        </w:rPr>
      </w:pPr>
      <w:bookmarkStart w:id="300" w:name="_Toc27477825"/>
      <w:bookmarkStart w:id="301" w:name="_Toc36226509"/>
      <w:bookmarkStart w:id="302" w:name="_Toc44323766"/>
      <w:bookmarkStart w:id="303" w:name="_Toc52989934"/>
      <w:bookmarkEnd w:id="299"/>
    </w:p>
    <w:p w14:paraId="641F3C83" w14:textId="617F8E67" w:rsidR="005578A5" w:rsidRPr="007E23A1" w:rsidRDefault="005578A5" w:rsidP="005578A5">
      <w:pPr>
        <w:pStyle w:val="TH"/>
      </w:pPr>
      <w:r w:rsidRPr="007E23A1">
        <w:lastRenderedPageBreak/>
        <w:t xml:space="preserve">Table </w:t>
      </w:r>
      <w:r w:rsidRPr="007E23A1">
        <w:rPr>
          <w:lang w:eastAsia="zh-CN"/>
        </w:rPr>
        <w:t>6.2.3.5-3</w:t>
      </w:r>
      <w:r w:rsidR="007E23A1">
        <w:rPr>
          <w:lang w:eastAsia="zh-CN"/>
        </w:rPr>
        <w:t>4</w:t>
      </w:r>
      <w:r w:rsidRPr="007E23A1">
        <w:t>: UE Power Class 3 test requirements (NS_06) for band n12</w:t>
      </w:r>
      <w:ins w:id="304" w:author="///" w:date="2021-08-05T22:04:00Z">
        <w:r w:rsidR="00026B88">
          <w:t xml:space="preserve">, n13 and </w:t>
        </w:r>
      </w:ins>
      <w:ins w:id="305" w:author="///" w:date="2021-08-05T22:03:00Z">
        <w:r w:rsidR="00026B88">
          <w:t>n1</w:t>
        </w:r>
      </w:ins>
      <w:ins w:id="306" w:author="///" w:date="2021-08-05T22:04:00Z">
        <w:r w:rsidR="00026B88">
          <w:t>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578A5" w:rsidRPr="007E23A1" w14:paraId="5DDA41FF" w14:textId="77777777" w:rsidTr="007E23A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16182" w14:textId="77777777" w:rsidR="005578A5" w:rsidRPr="007E23A1" w:rsidRDefault="005578A5" w:rsidP="007E23A1">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BE66BA1" w14:textId="77777777" w:rsidR="005578A5" w:rsidRPr="007E23A1" w:rsidRDefault="005578A5" w:rsidP="007E23A1">
            <w:pPr>
              <w:pStyle w:val="TAH"/>
              <w:rPr>
                <w:rFonts w:eastAsia="SimSun"/>
                <w:lang w:eastAsia="en-US"/>
              </w:rPr>
            </w:pPr>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CA32" w14:textId="77777777" w:rsidR="005578A5" w:rsidRPr="007E23A1" w:rsidRDefault="005578A5" w:rsidP="007E23A1">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8974F" w14:textId="77777777" w:rsidR="005578A5" w:rsidRPr="007E23A1" w:rsidRDefault="005578A5" w:rsidP="007E23A1">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1A5EA" w14:textId="77777777" w:rsidR="005578A5" w:rsidRPr="007E23A1" w:rsidRDefault="005578A5" w:rsidP="007E23A1">
            <w:pPr>
              <w:pStyle w:val="TAH"/>
              <w:rPr>
                <w:rFonts w:eastAsia="SimSun"/>
                <w:lang w:eastAsia="en-US"/>
              </w:rPr>
            </w:pPr>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6D15B" w14:textId="77777777" w:rsidR="005578A5" w:rsidRPr="007E23A1" w:rsidRDefault="005578A5" w:rsidP="007E23A1">
            <w:pPr>
              <w:pStyle w:val="TAH"/>
              <w:rPr>
                <w:rFonts w:eastAsia="SimSun"/>
                <w:lang w:eastAsia="en-US"/>
              </w:rPr>
            </w:pPr>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A779C" w14:textId="77777777" w:rsidR="005578A5" w:rsidRPr="007E23A1" w:rsidRDefault="005578A5" w:rsidP="007E23A1">
            <w:pPr>
              <w:pStyle w:val="TAH"/>
              <w:rPr>
                <w:rFonts w:eastAsia="SimSun"/>
                <w:lang w:eastAsia="en-US"/>
              </w:rPr>
            </w:pPr>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148B7690" w14:textId="77777777" w:rsidR="005578A5" w:rsidRPr="007E23A1" w:rsidRDefault="005578A5" w:rsidP="007E23A1">
            <w:pPr>
              <w:pStyle w:val="TAH"/>
              <w:rPr>
                <w:rFonts w:eastAsia="SimSun"/>
                <w:lang w:eastAsia="en-US"/>
              </w:rPr>
            </w:pPr>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03273" w14:textId="77777777" w:rsidR="005578A5" w:rsidRPr="007E23A1" w:rsidRDefault="005578A5" w:rsidP="007E23A1">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C5233" w14:textId="77777777" w:rsidR="005578A5" w:rsidRPr="007E23A1" w:rsidRDefault="005578A5" w:rsidP="007E23A1">
            <w:pPr>
              <w:pStyle w:val="TAH"/>
              <w:rPr>
                <w:rFonts w:eastAsia="SimSun"/>
                <w:lang w:eastAsia="en-US"/>
              </w:rPr>
            </w:pPr>
            <w:r w:rsidRPr="007E23A1">
              <w:rPr>
                <w:rFonts w:eastAsia="SimSun"/>
                <w:lang w:eastAsia="en-US"/>
              </w:rPr>
              <w:t>Lower limit (dBm)</w:t>
            </w:r>
          </w:p>
        </w:tc>
      </w:tr>
      <w:tr w:rsidR="005578A5" w:rsidRPr="007E23A1" w14:paraId="0EAB22F9" w14:textId="77777777" w:rsidTr="005E03EC">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22BAD1" w14:textId="77777777" w:rsidR="005578A5" w:rsidRPr="007E23A1" w:rsidRDefault="005578A5" w:rsidP="007E23A1">
            <w:pPr>
              <w:pStyle w:val="TAC"/>
              <w:rPr>
                <w:rFonts w:eastAsia="SimSun"/>
                <w:lang w:eastAsia="sv-SE"/>
              </w:rPr>
            </w:pPr>
            <w:r w:rsidRPr="007E23A1">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64659BF8" w14:textId="77777777" w:rsidR="005578A5" w:rsidRPr="007E23A1" w:rsidRDefault="005578A5" w:rsidP="007E23A1">
            <w:pPr>
              <w:pStyle w:val="TAC"/>
              <w:rPr>
                <w:rFonts w:eastAsia="SimSun"/>
                <w:lang w:eastAsia="sv-SE"/>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1D7434"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B313"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85C4F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E2AC4C"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8B4A7"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374AB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3A962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9FA5D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03541DFC" w14:textId="77777777" w:rsidTr="005E03EC">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695E75" w14:textId="77777777" w:rsidR="005578A5" w:rsidRPr="007E23A1" w:rsidRDefault="005578A5" w:rsidP="007E23A1">
            <w:pPr>
              <w:pStyle w:val="TAC"/>
              <w:rPr>
                <w:rFonts w:eastAsia="SimSun"/>
                <w:lang w:eastAsia="en-US"/>
              </w:rPr>
            </w:pPr>
            <w:r w:rsidRPr="007E23A1">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23598A98"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26A5C3"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1FAB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B0B67"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1439D"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2BA5AA"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7F5D79"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31C851"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DEB1B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377AB94B" w14:textId="77777777" w:rsidTr="005E03EC">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0F0CFC" w14:textId="77777777" w:rsidR="005578A5" w:rsidRPr="007E23A1" w:rsidRDefault="005578A5" w:rsidP="007E23A1">
            <w:pPr>
              <w:pStyle w:val="TAC"/>
              <w:rPr>
                <w:rFonts w:eastAsia="SimSun"/>
                <w:lang w:eastAsia="en-US"/>
              </w:rPr>
            </w:pPr>
            <w:r w:rsidRPr="007E23A1">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5572017B"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AFA5AD"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3971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844DD"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6C7A0"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509D5"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2671FD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E92A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8C753E"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1364B4FD"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3500E" w14:textId="77777777" w:rsidR="005578A5" w:rsidRPr="007E23A1" w:rsidRDefault="005578A5" w:rsidP="007E23A1">
            <w:pPr>
              <w:pStyle w:val="TAC"/>
              <w:rPr>
                <w:rFonts w:eastAsia="SimSun"/>
                <w:lang w:eastAsia="en-US"/>
              </w:rPr>
            </w:pPr>
            <w:r w:rsidRPr="007E23A1">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7C312D0"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B5746D"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062A6"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5471A"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B79E"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71F5F3"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F5450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6681B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8A8D8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5A95A718"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7FF6D3" w14:textId="77777777" w:rsidR="005578A5" w:rsidRPr="007E23A1" w:rsidRDefault="005578A5" w:rsidP="007E23A1">
            <w:pPr>
              <w:pStyle w:val="TAC"/>
              <w:rPr>
                <w:rFonts w:eastAsia="SimSun"/>
                <w:lang w:eastAsia="en-US"/>
              </w:rPr>
            </w:pPr>
            <w:r w:rsidRPr="007E23A1">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D2CB6DF"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706806"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36DF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ADA67E"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917DA"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4C535"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BE793E"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E041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2F7B30"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424DD4D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82893" w14:textId="77777777" w:rsidR="005578A5" w:rsidRPr="007E23A1" w:rsidRDefault="005578A5" w:rsidP="007E23A1">
            <w:pPr>
              <w:pStyle w:val="TAC"/>
              <w:rPr>
                <w:rFonts w:eastAsia="SimSun"/>
                <w:lang w:eastAsia="en-US"/>
              </w:rPr>
            </w:pPr>
            <w:r w:rsidRPr="007E23A1">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779559D"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D62315"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C9533"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C4A4AF"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EC1A3"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771FD"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2CE6C7"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9E4179"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42AF5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5D7C5AF4"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EBA223" w14:textId="77777777" w:rsidR="005578A5" w:rsidRPr="007E23A1" w:rsidRDefault="005578A5" w:rsidP="007E23A1">
            <w:pPr>
              <w:pStyle w:val="TAC"/>
              <w:rPr>
                <w:rFonts w:eastAsia="SimSun"/>
                <w:lang w:eastAsia="en-US"/>
              </w:rPr>
            </w:pPr>
            <w:r w:rsidRPr="007E23A1">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70B7E49D"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CA5B50"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DE4B4"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BA2A8"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BFBFF"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F2DF2"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925B4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3AB3F"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8D7989"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6222184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BA28D9" w14:textId="77777777" w:rsidR="005578A5" w:rsidRPr="007E23A1" w:rsidRDefault="005578A5" w:rsidP="007E23A1">
            <w:pPr>
              <w:pStyle w:val="TAC"/>
              <w:rPr>
                <w:rFonts w:eastAsia="SimSun"/>
                <w:lang w:eastAsia="en-US"/>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2EBDB705"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22F868"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09376"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45DC0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5C671"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6A99BE"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798ECC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C1926C"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1B0F2E"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46657216"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0B0B7A" w14:textId="77777777" w:rsidR="005578A5" w:rsidRPr="007E23A1" w:rsidRDefault="005578A5" w:rsidP="007E23A1">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2FC4286E"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4FC706"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2FA7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F4D1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5C7B0A"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8FDD4"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5EADF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45CC67"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BF712C"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723620E9"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D68C4F" w14:textId="77777777" w:rsidR="005578A5" w:rsidRPr="007E23A1" w:rsidRDefault="005578A5" w:rsidP="007E23A1">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D19622"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94B40"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8B93C"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F6E440"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9F4098"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DDCC9"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8BF57E"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55C0E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D57D5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187E34F9"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996E3A" w14:textId="77777777" w:rsidR="005578A5" w:rsidRPr="007E23A1" w:rsidRDefault="005578A5" w:rsidP="007E23A1">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162669FC"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CA3E4"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83647"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76EA1B"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FDD02"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CE6F57"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923FBD"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3F50D"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FCC0D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7350C9A6"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2F186" w14:textId="77777777" w:rsidR="005578A5" w:rsidRPr="007E23A1" w:rsidRDefault="005578A5" w:rsidP="007E23A1">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1DB87CF2"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9E0C88"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9539"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0810D"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3A54A"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8F25A"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D66B2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DA2FD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6AB93B"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1E7808C5"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54CE80" w14:textId="77777777" w:rsidR="005578A5" w:rsidRPr="007E23A1" w:rsidRDefault="005578A5" w:rsidP="007E23A1">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83059A"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ABD95"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C7F8C2"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F1F97"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BBA05"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C4DAD"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2ECA31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8860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7A075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5413708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F52C94" w14:textId="77777777" w:rsidR="005578A5" w:rsidRPr="007E23A1" w:rsidRDefault="005578A5" w:rsidP="007E23A1">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41BC37C1"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B3C90B"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4945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2BDCC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C23602"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B188"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D0DA133"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DDF7D"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A3C6E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5A09571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FC8C1" w14:textId="77777777" w:rsidR="005578A5" w:rsidRPr="007E23A1" w:rsidRDefault="005578A5" w:rsidP="007E23A1">
            <w:pPr>
              <w:pStyle w:val="TAC"/>
              <w:rPr>
                <w:rFonts w:eastAsia="SimSun"/>
                <w:lang w:eastAsia="sv-SE"/>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265536F5"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A1A3D"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D69B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0D0C88"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6BE0E"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61AA5"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C8F392"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351AC2"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503B8D"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424C6751"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5F7A34" w14:textId="77777777" w:rsidR="005578A5" w:rsidRPr="007E23A1" w:rsidRDefault="005578A5" w:rsidP="007E23A1">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70DFFD19"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D8A9D"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B7D7B"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9A65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FE69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F3B61"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D5B50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DCD1E"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02C4F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19ED3254"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2471DC" w14:textId="77777777" w:rsidR="005578A5" w:rsidRPr="007E23A1" w:rsidRDefault="005578A5" w:rsidP="007E23A1">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7930B9D1"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559045"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C7EF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EF595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4249D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8DADB"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5910482"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66E04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B77AC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62D0832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B08FCB" w14:textId="77777777" w:rsidR="005578A5" w:rsidRPr="007E23A1" w:rsidRDefault="005578A5" w:rsidP="007E23A1">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7F892477"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8D6ED"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A18F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B9D09"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420B0"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6BF2D"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1106E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19DEF"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54BC8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0BB9BD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44EE72" w14:textId="77777777" w:rsidR="005578A5" w:rsidRPr="007E23A1" w:rsidRDefault="005578A5" w:rsidP="007E23A1">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137C85DA"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7A82E"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BB817"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219DA"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6B5A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4CD39"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11C498"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AFE098"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481E3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24916AA"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555C1E" w14:textId="77777777" w:rsidR="005578A5" w:rsidRPr="007E23A1" w:rsidRDefault="005578A5" w:rsidP="007E23A1">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2DBBD7EC"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57373A"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E724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2EF33"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F5676"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4CC07"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F3F63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3A9039"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BBC388"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4C586373"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F764ED" w14:textId="77777777" w:rsidR="005578A5" w:rsidRPr="007E23A1" w:rsidRDefault="005578A5" w:rsidP="007E23A1">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45E7CAF6" w14:textId="77777777" w:rsidR="005578A5" w:rsidRPr="007E23A1" w:rsidRDefault="005578A5" w:rsidP="007E23A1">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22ABD" w14:textId="77777777" w:rsidR="005578A5" w:rsidRPr="007E23A1" w:rsidRDefault="005578A5" w:rsidP="007E23A1">
            <w:pPr>
              <w:pStyle w:val="TAC"/>
              <w:rPr>
                <w:rFonts w:eastAsia="SimSun"/>
                <w:lang w:eastAsia="en-US"/>
              </w:rPr>
            </w:pPr>
            <w:r w:rsidRPr="007E23A1">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79A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5E42E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97115" w14:textId="77777777" w:rsidR="005578A5" w:rsidRPr="007E23A1" w:rsidRDefault="005578A5" w:rsidP="007E23A1">
            <w:pPr>
              <w:pStyle w:val="TAC"/>
              <w:rPr>
                <w:rFonts w:eastAsia="SimSun"/>
                <w:lang w:eastAsia="en-US"/>
              </w:rPr>
            </w:pPr>
            <w:r w:rsidRPr="007E23A1">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41251"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F2F5F2D"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633290"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97A9C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CAAE272"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EC02CC" w14:textId="77777777" w:rsidR="005578A5" w:rsidRPr="007E23A1" w:rsidRDefault="005578A5" w:rsidP="007E23A1">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7A344C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4EB54"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4C01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9421E"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CA28A0"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577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13395B7"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036F6A"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D5F87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0FCF7C3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BE261A" w14:textId="77777777" w:rsidR="005578A5" w:rsidRPr="007E23A1" w:rsidRDefault="005578A5" w:rsidP="007E23A1">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13C8827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30DD1"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5CFE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B6E8D3"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EE129"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0BB2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477EE00"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F2705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CD44A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3D30E56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DDBACD" w14:textId="77777777" w:rsidR="005578A5" w:rsidRPr="007E23A1" w:rsidRDefault="005578A5" w:rsidP="007E23A1">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6541C5F" w14:textId="77777777" w:rsidR="005578A5" w:rsidRPr="007E23A1" w:rsidRDefault="005578A5" w:rsidP="007E23A1">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D13072" w14:textId="77777777" w:rsidR="005578A5" w:rsidRPr="007E23A1" w:rsidRDefault="005578A5" w:rsidP="007E23A1">
            <w:pPr>
              <w:pStyle w:val="TAC"/>
              <w:rPr>
                <w:rFonts w:eastAsia="SimSun"/>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C474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73BA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8F6E5" w14:textId="77777777" w:rsidR="005578A5" w:rsidRPr="007E23A1" w:rsidRDefault="005578A5" w:rsidP="007E23A1">
            <w:pPr>
              <w:pStyle w:val="TAC"/>
              <w:rPr>
                <w:rFonts w:eastAsia="SimSun"/>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49EFC" w14:textId="77777777" w:rsidR="005578A5" w:rsidRPr="007E23A1" w:rsidRDefault="005578A5" w:rsidP="007E23A1">
            <w:pPr>
              <w:pStyle w:val="TAC"/>
              <w:rPr>
                <w:rFonts w:eastAsia="SimSun"/>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0E8403B0"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8E3E1E"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F1F42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50CEDCC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DE24DF" w14:textId="77777777" w:rsidR="005578A5" w:rsidRPr="007E23A1" w:rsidRDefault="005578A5" w:rsidP="007E23A1">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4039412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861DBB"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F8C98"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3147D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9E95F1"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B2248"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08EF5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5A00D5"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DE9A3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3333C16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F78CC1" w14:textId="77777777" w:rsidR="005578A5" w:rsidRPr="007E23A1" w:rsidRDefault="005578A5" w:rsidP="007E23A1">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75DF7F8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2D7AAD"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7FDB6"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5D182A"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4F66B"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E6E0A"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E70698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8DF9B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B119B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1AFEC1F2"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8FF418" w14:textId="77777777" w:rsidR="005578A5" w:rsidRPr="007E23A1" w:rsidRDefault="005578A5" w:rsidP="007E23A1">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24942ED6"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D593B8" w14:textId="77777777" w:rsidR="005578A5" w:rsidRPr="007E23A1" w:rsidRDefault="005578A5" w:rsidP="007E23A1">
            <w:pPr>
              <w:pStyle w:val="TAC"/>
              <w:rPr>
                <w:rFonts w:eastAsia="SimSun"/>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0DAB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23E61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ED5FF" w14:textId="77777777" w:rsidR="005578A5" w:rsidRPr="007E23A1" w:rsidRDefault="005578A5" w:rsidP="007E23A1">
            <w:pPr>
              <w:pStyle w:val="TAC"/>
              <w:rPr>
                <w:rFonts w:eastAsia="SimSun"/>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48914" w14:textId="77777777" w:rsidR="005578A5" w:rsidRPr="007E23A1" w:rsidRDefault="005578A5" w:rsidP="007E23A1">
            <w:pPr>
              <w:pStyle w:val="TAC"/>
              <w:rPr>
                <w:rFonts w:eastAsia="SimSun"/>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32B9E69"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68C2F7"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0C46A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746997BF" w14:textId="77777777" w:rsidTr="007E23A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A631584" w14:textId="77777777" w:rsidR="005578A5" w:rsidRPr="007E23A1" w:rsidRDefault="005578A5" w:rsidP="007E23A1">
            <w:pPr>
              <w:pStyle w:val="TAN"/>
              <w:rPr>
                <w:rFonts w:eastAsia="SimSun"/>
                <w:lang w:eastAsia="en-US"/>
              </w:rPr>
            </w:pPr>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p>
          <w:p w14:paraId="063D3010" w14:textId="77777777" w:rsidR="005578A5" w:rsidRPr="007E23A1" w:rsidRDefault="005578A5" w:rsidP="007E23A1">
            <w:pPr>
              <w:pStyle w:val="TAN"/>
              <w:rPr>
                <w:rFonts w:eastAsia="SimSun"/>
                <w:sz w:val="16"/>
                <w:lang w:eastAsia="en-US"/>
              </w:rPr>
            </w:pPr>
            <w:r w:rsidRPr="007E23A1">
              <w:rPr>
                <w:rFonts w:eastAsia="SimSun"/>
                <w:lang w:eastAsia="en-US"/>
              </w:rPr>
              <w:t>NOTE 2:</w:t>
            </w:r>
            <w:r w:rsidRPr="007E23A1">
              <w:rPr>
                <w:rFonts w:eastAsia="SimSun"/>
                <w:lang w:eastAsia="en-US"/>
              </w:rPr>
              <w:tab/>
              <w:t>TT for each frequency and channel bandwidth is specified in Table 6.2.3.5-0.</w:t>
            </w:r>
          </w:p>
        </w:tc>
      </w:tr>
    </w:tbl>
    <w:p w14:paraId="79C46AE4" w14:textId="5477244B" w:rsidR="00092972" w:rsidRDefault="00092972" w:rsidP="00092972">
      <w:pPr>
        <w:rPr>
          <w:ins w:id="307" w:author="///" w:date="2021-08-05T22:03:00Z"/>
          <w:rFonts w:eastAsia="MS Mincho"/>
        </w:rPr>
      </w:pPr>
    </w:p>
    <w:p w14:paraId="0F9E75FB" w14:textId="3A0D8902" w:rsidR="00026B88" w:rsidRPr="007E23A1" w:rsidRDefault="00026B88" w:rsidP="00026B88">
      <w:pPr>
        <w:pStyle w:val="TH"/>
        <w:rPr>
          <w:ins w:id="308" w:author="///" w:date="2021-08-05T22:03:00Z"/>
        </w:rPr>
      </w:pPr>
      <w:ins w:id="309" w:author="///" w:date="2021-08-05T22:03:00Z">
        <w:r w:rsidRPr="007E23A1">
          <w:lastRenderedPageBreak/>
          <w:t xml:space="preserve">Table </w:t>
        </w:r>
        <w:r w:rsidRPr="007E23A1">
          <w:rPr>
            <w:lang w:eastAsia="zh-CN"/>
          </w:rPr>
          <w:t>6.2.3.5-3</w:t>
        </w:r>
      </w:ins>
      <w:ins w:id="310" w:author="///" w:date="2021-08-05T22:05:00Z">
        <w:r>
          <w:rPr>
            <w:lang w:eastAsia="zh-CN"/>
          </w:rPr>
          <w:t>5</w:t>
        </w:r>
      </w:ins>
      <w:ins w:id="311" w:author="///" w:date="2021-08-05T22:03:00Z">
        <w:r w:rsidRPr="007E23A1">
          <w:t xml:space="preserve">: UE Power Class </w:t>
        </w:r>
        <w:r>
          <w:t>1</w:t>
        </w:r>
        <w:r w:rsidRPr="007E23A1">
          <w:t xml:space="preserve"> test requirements (NS_06) for band n1</w:t>
        </w:r>
      </w:ins>
      <w:ins w:id="312" w:author="///" w:date="2021-08-05T22:04:00Z">
        <w:r>
          <w:t>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Change w:id="313">
          <w:tblGrid>
            <w:gridCol w:w="667"/>
            <w:gridCol w:w="968"/>
            <w:gridCol w:w="850"/>
            <w:gridCol w:w="1134"/>
            <w:gridCol w:w="851"/>
            <w:gridCol w:w="1275"/>
            <w:gridCol w:w="1134"/>
            <w:gridCol w:w="709"/>
            <w:gridCol w:w="1235"/>
            <w:gridCol w:w="1175"/>
          </w:tblGrid>
        </w:tblGridChange>
      </w:tblGrid>
      <w:tr w:rsidR="00026B88" w:rsidRPr="007E23A1" w14:paraId="692FE55A" w14:textId="77777777" w:rsidTr="00454708">
        <w:trPr>
          <w:trHeight w:val="455"/>
          <w:ins w:id="314" w:author="///" w:date="2021-08-05T22:0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0E4EA" w14:textId="77777777" w:rsidR="00026B88" w:rsidRPr="007E23A1" w:rsidRDefault="00026B88" w:rsidP="00454708">
            <w:pPr>
              <w:pStyle w:val="TAH"/>
              <w:rPr>
                <w:ins w:id="315" w:author="///" w:date="2021-08-05T22:03:00Z"/>
                <w:rFonts w:eastAsia="SimSun"/>
                <w:lang w:eastAsia="en-US"/>
              </w:rPr>
            </w:pPr>
            <w:ins w:id="316" w:author="///" w:date="2021-08-05T22:03:00Z">
              <w:r w:rsidRPr="007E23A1">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01FAD0D5" w14:textId="77777777" w:rsidR="00026B88" w:rsidRPr="007E23A1" w:rsidRDefault="00026B88" w:rsidP="00454708">
            <w:pPr>
              <w:pStyle w:val="TAH"/>
              <w:rPr>
                <w:ins w:id="317" w:author="///" w:date="2021-08-05T22:03:00Z"/>
                <w:rFonts w:eastAsia="SimSun"/>
                <w:lang w:eastAsia="en-US"/>
              </w:rPr>
            </w:pPr>
            <w:ins w:id="318" w:author="///" w:date="2021-08-05T22:03:00Z">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3D78" w14:textId="77777777" w:rsidR="00026B88" w:rsidRPr="007E23A1" w:rsidRDefault="00026B88" w:rsidP="00454708">
            <w:pPr>
              <w:pStyle w:val="TAH"/>
              <w:rPr>
                <w:ins w:id="319" w:author="///" w:date="2021-08-05T22:03:00Z"/>
                <w:rFonts w:eastAsia="SimSun"/>
                <w:lang w:eastAsia="en-US"/>
              </w:rPr>
            </w:pPr>
            <w:ins w:id="320" w:author="///" w:date="2021-08-05T22:03: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E005" w14:textId="77777777" w:rsidR="00026B88" w:rsidRPr="007E23A1" w:rsidRDefault="00026B88" w:rsidP="00454708">
            <w:pPr>
              <w:pStyle w:val="TAH"/>
              <w:rPr>
                <w:ins w:id="321" w:author="///" w:date="2021-08-05T22:03:00Z"/>
                <w:rFonts w:eastAsia="SimSun"/>
                <w:lang w:eastAsia="en-US"/>
              </w:rPr>
            </w:pPr>
            <w:ins w:id="322" w:author="///" w:date="2021-08-05T22:03: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2C581" w14:textId="77777777" w:rsidR="00026B88" w:rsidRPr="007E23A1" w:rsidRDefault="00026B88" w:rsidP="00454708">
            <w:pPr>
              <w:pStyle w:val="TAH"/>
              <w:rPr>
                <w:ins w:id="323" w:author="///" w:date="2021-08-05T22:03:00Z"/>
                <w:rFonts w:eastAsia="SimSun"/>
                <w:lang w:eastAsia="en-US"/>
              </w:rPr>
            </w:pPr>
            <w:ins w:id="324" w:author="///" w:date="2021-08-05T22:03:00Z">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FCDB6" w14:textId="77777777" w:rsidR="00026B88" w:rsidRPr="007E23A1" w:rsidRDefault="00026B88" w:rsidP="00454708">
            <w:pPr>
              <w:pStyle w:val="TAH"/>
              <w:rPr>
                <w:ins w:id="325" w:author="///" w:date="2021-08-05T22:03:00Z"/>
                <w:rFonts w:eastAsia="SimSun"/>
                <w:lang w:eastAsia="en-US"/>
              </w:rPr>
            </w:pPr>
            <w:ins w:id="326" w:author="///" w:date="2021-08-05T22:03:00Z">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B5E1" w14:textId="77777777" w:rsidR="00026B88" w:rsidRPr="007E23A1" w:rsidRDefault="00026B88" w:rsidP="00454708">
            <w:pPr>
              <w:pStyle w:val="TAH"/>
              <w:rPr>
                <w:ins w:id="327" w:author="///" w:date="2021-08-05T22:03:00Z"/>
                <w:rFonts w:eastAsia="SimSun"/>
                <w:lang w:eastAsia="en-US"/>
              </w:rPr>
            </w:pPr>
            <w:ins w:id="328" w:author="///" w:date="2021-08-05T22:03:00Z">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03154ED6" w14:textId="77777777" w:rsidR="00026B88" w:rsidRPr="007E23A1" w:rsidRDefault="00026B88" w:rsidP="00454708">
            <w:pPr>
              <w:pStyle w:val="TAH"/>
              <w:rPr>
                <w:ins w:id="329" w:author="///" w:date="2021-08-05T22:03:00Z"/>
                <w:rFonts w:eastAsia="SimSun"/>
                <w:lang w:eastAsia="en-US"/>
              </w:rPr>
            </w:pPr>
            <w:ins w:id="330" w:author="///" w:date="2021-08-05T22:03:00Z">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E0FE7" w14:textId="77777777" w:rsidR="00026B88" w:rsidRPr="007E23A1" w:rsidRDefault="00026B88" w:rsidP="00454708">
            <w:pPr>
              <w:pStyle w:val="TAH"/>
              <w:rPr>
                <w:ins w:id="331" w:author="///" w:date="2021-08-05T22:03:00Z"/>
                <w:rFonts w:eastAsia="SimSun"/>
                <w:lang w:eastAsia="en-US"/>
              </w:rPr>
            </w:pPr>
            <w:ins w:id="332" w:author="///" w:date="2021-08-05T22:03: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4F88B" w14:textId="77777777" w:rsidR="00026B88" w:rsidRPr="007E23A1" w:rsidRDefault="00026B88" w:rsidP="00454708">
            <w:pPr>
              <w:pStyle w:val="TAH"/>
              <w:rPr>
                <w:ins w:id="333" w:author="///" w:date="2021-08-05T22:03:00Z"/>
                <w:rFonts w:eastAsia="SimSun"/>
                <w:lang w:eastAsia="en-US"/>
              </w:rPr>
            </w:pPr>
            <w:ins w:id="334" w:author="///" w:date="2021-08-05T22:03:00Z">
              <w:r w:rsidRPr="007E23A1">
                <w:rPr>
                  <w:rFonts w:eastAsia="SimSun"/>
                  <w:lang w:eastAsia="en-US"/>
                </w:rPr>
                <w:t>Lower limit (dBm)</w:t>
              </w:r>
            </w:ins>
          </w:p>
        </w:tc>
      </w:tr>
      <w:tr w:rsidR="00324FC2" w:rsidRPr="007E23A1" w14:paraId="02959D6E" w14:textId="77777777" w:rsidTr="00454708">
        <w:tblPrEx>
          <w:tblW w:w="9998" w:type="dxa"/>
          <w:tblInd w:w="-5" w:type="dxa"/>
          <w:tblCellMar>
            <w:left w:w="70" w:type="dxa"/>
            <w:right w:w="70" w:type="dxa"/>
          </w:tblCellMar>
          <w:tblPrExChange w:id="335" w:author="///" w:date="2021-08-06T00:11:00Z">
            <w:tblPrEx>
              <w:tblW w:w="9998" w:type="dxa"/>
              <w:tblInd w:w="-5" w:type="dxa"/>
              <w:tblCellMar>
                <w:left w:w="70" w:type="dxa"/>
                <w:right w:w="70" w:type="dxa"/>
              </w:tblCellMar>
            </w:tblPrEx>
          </w:tblPrExChange>
        </w:tblPrEx>
        <w:trPr>
          <w:trHeight w:val="77"/>
          <w:ins w:id="336" w:author="///" w:date="2021-08-05T22:03:00Z"/>
          <w:trPrChange w:id="337" w:author="///" w:date="2021-08-06T00:11:00Z">
            <w:trPr>
              <w:trHeight w:val="77"/>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33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D7EAD72" w14:textId="77777777" w:rsidR="00324FC2" w:rsidRPr="007E23A1" w:rsidRDefault="00324FC2" w:rsidP="00324FC2">
            <w:pPr>
              <w:pStyle w:val="TAC"/>
              <w:rPr>
                <w:ins w:id="339" w:author="///" w:date="2021-08-05T22:03:00Z"/>
                <w:rFonts w:eastAsia="SimSun"/>
                <w:lang w:eastAsia="sv-SE"/>
              </w:rPr>
            </w:pPr>
            <w:ins w:id="340" w:author="///" w:date="2021-08-05T22:03:00Z">
              <w:r w:rsidRPr="007E23A1">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Change w:id="34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FD0E301" w14:textId="5898D045" w:rsidR="00324FC2" w:rsidRPr="007E23A1" w:rsidRDefault="00324FC2" w:rsidP="00324FC2">
            <w:pPr>
              <w:pStyle w:val="TAC"/>
              <w:rPr>
                <w:ins w:id="342" w:author="///" w:date="2021-08-05T22:03:00Z"/>
                <w:rFonts w:eastAsia="SimSun"/>
                <w:lang w:eastAsia="sv-SE"/>
              </w:rPr>
            </w:pPr>
            <w:ins w:id="34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4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1691D" w14:textId="76D6E3F9" w:rsidR="00324FC2" w:rsidRPr="007E23A1" w:rsidRDefault="00324FC2" w:rsidP="00324FC2">
            <w:pPr>
              <w:pStyle w:val="TAC"/>
              <w:rPr>
                <w:ins w:id="345" w:author="///" w:date="2021-08-05T22:03:00Z"/>
                <w:rFonts w:eastAsia="SimSun"/>
                <w:lang w:eastAsia="en-US"/>
              </w:rPr>
            </w:pPr>
            <w:ins w:id="346"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4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A6FDF" w14:textId="45F2AC43" w:rsidR="00324FC2" w:rsidRPr="007E23A1" w:rsidRDefault="00324FC2" w:rsidP="00324FC2">
            <w:pPr>
              <w:pStyle w:val="TAC"/>
              <w:rPr>
                <w:ins w:id="348" w:author="///" w:date="2021-08-05T22:03:00Z"/>
                <w:rFonts w:eastAsia="SimSun"/>
                <w:lang w:eastAsia="en-US"/>
              </w:rPr>
            </w:pPr>
            <w:ins w:id="349"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2C569" w14:textId="4073F9E0" w:rsidR="00324FC2" w:rsidRPr="007E23A1" w:rsidRDefault="00324FC2" w:rsidP="00324FC2">
            <w:pPr>
              <w:pStyle w:val="TAC"/>
              <w:rPr>
                <w:ins w:id="351" w:author="///" w:date="2021-08-05T22:03:00Z"/>
                <w:rFonts w:eastAsia="SimSun"/>
                <w:lang w:eastAsia="en-US"/>
              </w:rPr>
            </w:pPr>
            <w:ins w:id="352"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5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C0950" w14:textId="5F139706" w:rsidR="00324FC2" w:rsidRPr="007E23A1" w:rsidRDefault="00324FC2" w:rsidP="00324FC2">
            <w:pPr>
              <w:pStyle w:val="TAC"/>
              <w:rPr>
                <w:ins w:id="354" w:author="///" w:date="2021-08-05T22:03:00Z"/>
                <w:rFonts w:eastAsia="SimSun"/>
                <w:lang w:eastAsia="en-US"/>
              </w:rPr>
            </w:pPr>
            <w:ins w:id="355"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5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E166E" w14:textId="400CB91E" w:rsidR="00324FC2" w:rsidRPr="007E23A1" w:rsidRDefault="00324FC2" w:rsidP="00324FC2">
            <w:pPr>
              <w:pStyle w:val="TAC"/>
              <w:rPr>
                <w:ins w:id="357" w:author="///" w:date="2021-08-05T22:03:00Z"/>
                <w:rFonts w:eastAsia="SimSun"/>
                <w:lang w:eastAsia="en-US"/>
              </w:rPr>
            </w:pPr>
            <w:ins w:id="35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5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87F6807" w14:textId="38520642" w:rsidR="00324FC2" w:rsidRPr="007E23A1" w:rsidRDefault="00324FC2" w:rsidP="00324FC2">
            <w:pPr>
              <w:pStyle w:val="TAC"/>
              <w:rPr>
                <w:ins w:id="360" w:author="///" w:date="2021-08-05T22:03:00Z"/>
                <w:rFonts w:eastAsia="SimSun"/>
                <w:lang w:eastAsia="en-US"/>
              </w:rPr>
            </w:pPr>
            <w:ins w:id="36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36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AC6CE39" w14:textId="0FDF0A4E" w:rsidR="00324FC2" w:rsidRPr="007E23A1" w:rsidRDefault="00324FC2" w:rsidP="00324FC2">
            <w:pPr>
              <w:pStyle w:val="TAC"/>
              <w:rPr>
                <w:ins w:id="363" w:author="///" w:date="2021-08-05T22:03:00Z"/>
                <w:rFonts w:eastAsia="SimSun"/>
                <w:lang w:eastAsia="en-US"/>
              </w:rPr>
            </w:pPr>
            <w:ins w:id="36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6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E26050" w14:textId="2809F06F" w:rsidR="00324FC2" w:rsidRPr="007E23A1" w:rsidRDefault="00324FC2" w:rsidP="00324FC2">
            <w:pPr>
              <w:pStyle w:val="TAC"/>
              <w:rPr>
                <w:ins w:id="366" w:author="///" w:date="2021-08-05T22:03:00Z"/>
                <w:rFonts w:eastAsia="SimSun"/>
                <w:highlight w:val="yellow"/>
                <w:lang w:eastAsia="en-US"/>
              </w:rPr>
            </w:pPr>
            <w:ins w:id="367" w:author="///" w:date="2021-08-06T00:11:00Z">
              <w:r>
                <w:rPr>
                  <w:rFonts w:ascii="Calibri" w:hAnsi="Calibri"/>
                  <w:sz w:val="22"/>
                  <w:szCs w:val="22"/>
                </w:rPr>
                <w:t>27.5-TT</w:t>
              </w:r>
            </w:ins>
          </w:p>
        </w:tc>
      </w:tr>
      <w:tr w:rsidR="00324FC2" w:rsidRPr="007E23A1" w14:paraId="14905F95" w14:textId="77777777" w:rsidTr="00454708">
        <w:tblPrEx>
          <w:tblW w:w="9998" w:type="dxa"/>
          <w:tblInd w:w="-5" w:type="dxa"/>
          <w:tblCellMar>
            <w:left w:w="70" w:type="dxa"/>
            <w:right w:w="70" w:type="dxa"/>
          </w:tblCellMar>
          <w:tblPrExChange w:id="368" w:author="///" w:date="2021-08-06T00:11:00Z">
            <w:tblPrEx>
              <w:tblW w:w="9998" w:type="dxa"/>
              <w:tblInd w:w="-5" w:type="dxa"/>
              <w:tblCellMar>
                <w:left w:w="70" w:type="dxa"/>
                <w:right w:w="70" w:type="dxa"/>
              </w:tblCellMar>
            </w:tblPrEx>
          </w:tblPrExChange>
        </w:tblPrEx>
        <w:trPr>
          <w:trHeight w:val="131"/>
          <w:ins w:id="369" w:author="///" w:date="2021-08-05T22:03:00Z"/>
          <w:trPrChange w:id="370" w:author="///" w:date="2021-08-06T00:11:00Z">
            <w:trPr>
              <w:trHeight w:val="131"/>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37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0C53990" w14:textId="77777777" w:rsidR="00324FC2" w:rsidRPr="007E23A1" w:rsidRDefault="00324FC2" w:rsidP="00324FC2">
            <w:pPr>
              <w:pStyle w:val="TAC"/>
              <w:rPr>
                <w:ins w:id="372" w:author="///" w:date="2021-08-05T22:03:00Z"/>
                <w:rFonts w:eastAsia="SimSun"/>
                <w:lang w:eastAsia="en-US"/>
              </w:rPr>
            </w:pPr>
            <w:ins w:id="373" w:author="///" w:date="2021-08-05T22:03:00Z">
              <w:r w:rsidRPr="007E23A1">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Change w:id="37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93E106B" w14:textId="41B11E93" w:rsidR="00324FC2" w:rsidRPr="007E23A1" w:rsidRDefault="00324FC2" w:rsidP="00324FC2">
            <w:pPr>
              <w:pStyle w:val="TAC"/>
              <w:rPr>
                <w:ins w:id="375" w:author="///" w:date="2021-08-05T22:03:00Z"/>
                <w:rFonts w:eastAsia="SimSun"/>
                <w:lang w:eastAsia="en-US"/>
              </w:rPr>
            </w:pPr>
            <w:ins w:id="37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8D82D" w14:textId="5C1C75AE" w:rsidR="00324FC2" w:rsidRPr="007E23A1" w:rsidRDefault="00324FC2" w:rsidP="00324FC2">
            <w:pPr>
              <w:pStyle w:val="TAC"/>
              <w:rPr>
                <w:ins w:id="378" w:author="///" w:date="2021-08-05T22:03:00Z"/>
                <w:rFonts w:eastAsia="SimSun"/>
                <w:lang w:eastAsia="en-US"/>
              </w:rPr>
            </w:pPr>
            <w:ins w:id="379"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A0121" w14:textId="5F36791A" w:rsidR="00324FC2" w:rsidRPr="007E23A1" w:rsidRDefault="00324FC2" w:rsidP="00324FC2">
            <w:pPr>
              <w:pStyle w:val="TAC"/>
              <w:rPr>
                <w:ins w:id="381" w:author="///" w:date="2021-08-05T22:03:00Z"/>
                <w:rFonts w:eastAsia="SimSun"/>
                <w:lang w:eastAsia="en-US"/>
              </w:rPr>
            </w:pPr>
            <w:ins w:id="382"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A0D1B" w14:textId="2C22ABE2" w:rsidR="00324FC2" w:rsidRPr="007E23A1" w:rsidRDefault="00324FC2" w:rsidP="00324FC2">
            <w:pPr>
              <w:pStyle w:val="TAC"/>
              <w:rPr>
                <w:ins w:id="384" w:author="///" w:date="2021-08-05T22:03:00Z"/>
                <w:rFonts w:eastAsia="SimSun"/>
                <w:lang w:eastAsia="en-US"/>
              </w:rPr>
            </w:pPr>
            <w:ins w:id="385"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58E8A" w14:textId="3D27001B" w:rsidR="00324FC2" w:rsidRPr="007E23A1" w:rsidRDefault="00324FC2" w:rsidP="00324FC2">
            <w:pPr>
              <w:pStyle w:val="TAC"/>
              <w:rPr>
                <w:ins w:id="387" w:author="///" w:date="2021-08-05T22:03:00Z"/>
                <w:rFonts w:eastAsia="SimSun"/>
                <w:lang w:eastAsia="en-US"/>
              </w:rPr>
            </w:pPr>
            <w:ins w:id="388"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A13C7" w14:textId="3F02F8B4" w:rsidR="00324FC2" w:rsidRPr="007E23A1" w:rsidRDefault="00324FC2" w:rsidP="00324FC2">
            <w:pPr>
              <w:pStyle w:val="TAC"/>
              <w:rPr>
                <w:ins w:id="390" w:author="///" w:date="2021-08-05T22:03:00Z"/>
                <w:rFonts w:eastAsia="SimSun"/>
                <w:lang w:eastAsia="en-US"/>
              </w:rPr>
            </w:pPr>
            <w:ins w:id="39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9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715BCB7" w14:textId="147FC5C8" w:rsidR="00324FC2" w:rsidRPr="007E23A1" w:rsidRDefault="00324FC2" w:rsidP="00324FC2">
            <w:pPr>
              <w:pStyle w:val="TAC"/>
              <w:rPr>
                <w:ins w:id="393" w:author="///" w:date="2021-08-05T22:03:00Z"/>
                <w:rFonts w:eastAsia="SimSun"/>
                <w:lang w:eastAsia="en-US"/>
              </w:rPr>
            </w:pPr>
            <w:ins w:id="39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39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7F5A966" w14:textId="372D8F67" w:rsidR="00324FC2" w:rsidRPr="007E23A1" w:rsidRDefault="00324FC2" w:rsidP="00324FC2">
            <w:pPr>
              <w:pStyle w:val="TAC"/>
              <w:rPr>
                <w:ins w:id="396" w:author="///" w:date="2021-08-05T22:03:00Z"/>
                <w:rFonts w:eastAsia="SimSun"/>
                <w:lang w:eastAsia="en-US"/>
              </w:rPr>
            </w:pPr>
            <w:ins w:id="39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9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07DA1" w14:textId="4D6EC2F1" w:rsidR="00324FC2" w:rsidRPr="007E23A1" w:rsidRDefault="00324FC2" w:rsidP="00324FC2">
            <w:pPr>
              <w:pStyle w:val="TAC"/>
              <w:rPr>
                <w:ins w:id="399" w:author="///" w:date="2021-08-05T22:03:00Z"/>
                <w:rFonts w:eastAsia="SimSun"/>
                <w:highlight w:val="yellow"/>
                <w:lang w:eastAsia="en-US"/>
              </w:rPr>
            </w:pPr>
            <w:ins w:id="400" w:author="///" w:date="2021-08-06T00:11:00Z">
              <w:r>
                <w:rPr>
                  <w:rFonts w:ascii="Calibri" w:hAnsi="Calibri"/>
                  <w:sz w:val="22"/>
                  <w:szCs w:val="22"/>
                </w:rPr>
                <w:t>27.5-TT</w:t>
              </w:r>
            </w:ins>
          </w:p>
        </w:tc>
      </w:tr>
      <w:tr w:rsidR="00324FC2" w:rsidRPr="007E23A1" w14:paraId="15E3A052" w14:textId="77777777" w:rsidTr="00454708">
        <w:tblPrEx>
          <w:tblW w:w="9998" w:type="dxa"/>
          <w:tblInd w:w="-5" w:type="dxa"/>
          <w:tblCellMar>
            <w:left w:w="70" w:type="dxa"/>
            <w:right w:w="70" w:type="dxa"/>
          </w:tblCellMar>
          <w:tblPrExChange w:id="401" w:author="///" w:date="2021-08-06T00:11:00Z">
            <w:tblPrEx>
              <w:tblW w:w="9998" w:type="dxa"/>
              <w:tblInd w:w="-5" w:type="dxa"/>
              <w:tblCellMar>
                <w:left w:w="70" w:type="dxa"/>
                <w:right w:w="70" w:type="dxa"/>
              </w:tblCellMar>
            </w:tblPrEx>
          </w:tblPrExChange>
        </w:tblPrEx>
        <w:trPr>
          <w:trHeight w:val="95"/>
          <w:ins w:id="402" w:author="///" w:date="2021-08-05T22:03:00Z"/>
          <w:trPrChange w:id="403" w:author="///" w:date="2021-08-06T00:11:00Z">
            <w:trPr>
              <w:trHeight w:val="95"/>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40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1AFA5A8" w14:textId="77777777" w:rsidR="00324FC2" w:rsidRPr="007E23A1" w:rsidRDefault="00324FC2" w:rsidP="00324FC2">
            <w:pPr>
              <w:pStyle w:val="TAC"/>
              <w:rPr>
                <w:ins w:id="405" w:author="///" w:date="2021-08-05T22:03:00Z"/>
                <w:rFonts w:eastAsia="SimSun"/>
                <w:lang w:eastAsia="en-US"/>
              </w:rPr>
            </w:pPr>
            <w:ins w:id="406" w:author="///" w:date="2021-08-05T22:03:00Z">
              <w:r w:rsidRPr="007E23A1">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Change w:id="40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A72DF4B" w14:textId="101BD6DD" w:rsidR="00324FC2" w:rsidRPr="007E23A1" w:rsidRDefault="00324FC2" w:rsidP="00324FC2">
            <w:pPr>
              <w:pStyle w:val="TAC"/>
              <w:rPr>
                <w:ins w:id="408" w:author="///" w:date="2021-08-05T22:03:00Z"/>
                <w:rFonts w:eastAsia="SimSun"/>
                <w:lang w:eastAsia="en-US"/>
              </w:rPr>
            </w:pPr>
            <w:ins w:id="40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D221B" w14:textId="27D8990B" w:rsidR="00324FC2" w:rsidRPr="007E23A1" w:rsidRDefault="00324FC2" w:rsidP="00324FC2">
            <w:pPr>
              <w:pStyle w:val="TAC"/>
              <w:rPr>
                <w:ins w:id="411" w:author="///" w:date="2021-08-05T22:03:00Z"/>
                <w:rFonts w:eastAsia="SimSun"/>
                <w:lang w:eastAsia="en-US"/>
              </w:rPr>
            </w:pPr>
            <w:ins w:id="412"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238D5" w14:textId="6D8FBB96" w:rsidR="00324FC2" w:rsidRPr="007E23A1" w:rsidRDefault="00324FC2" w:rsidP="00324FC2">
            <w:pPr>
              <w:pStyle w:val="TAC"/>
              <w:rPr>
                <w:ins w:id="414" w:author="///" w:date="2021-08-05T22:03:00Z"/>
                <w:rFonts w:eastAsia="SimSun"/>
                <w:lang w:eastAsia="en-US"/>
              </w:rPr>
            </w:pPr>
            <w:ins w:id="415"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B00BF" w14:textId="6199F439" w:rsidR="00324FC2" w:rsidRPr="007E23A1" w:rsidRDefault="00324FC2" w:rsidP="00324FC2">
            <w:pPr>
              <w:pStyle w:val="TAC"/>
              <w:rPr>
                <w:ins w:id="417" w:author="///" w:date="2021-08-05T22:03:00Z"/>
                <w:rFonts w:eastAsia="SimSun"/>
                <w:lang w:eastAsia="en-US"/>
              </w:rPr>
            </w:pPr>
            <w:ins w:id="418"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87029" w14:textId="768A0B9B" w:rsidR="00324FC2" w:rsidRPr="007E23A1" w:rsidRDefault="00324FC2" w:rsidP="00324FC2">
            <w:pPr>
              <w:pStyle w:val="TAC"/>
              <w:rPr>
                <w:ins w:id="420" w:author="///" w:date="2021-08-05T22:03:00Z"/>
                <w:rFonts w:eastAsia="SimSun"/>
                <w:lang w:eastAsia="en-US"/>
              </w:rPr>
            </w:pPr>
            <w:ins w:id="421"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3A765" w14:textId="06F7647B" w:rsidR="00324FC2" w:rsidRPr="007E23A1" w:rsidRDefault="00324FC2" w:rsidP="00324FC2">
            <w:pPr>
              <w:pStyle w:val="TAC"/>
              <w:rPr>
                <w:ins w:id="423" w:author="///" w:date="2021-08-05T22:03:00Z"/>
                <w:rFonts w:eastAsia="SimSun"/>
                <w:lang w:eastAsia="en-US"/>
              </w:rPr>
            </w:pPr>
            <w:ins w:id="42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2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59980A5" w14:textId="4B8E8AF0" w:rsidR="00324FC2" w:rsidRPr="007E23A1" w:rsidRDefault="00324FC2" w:rsidP="00324FC2">
            <w:pPr>
              <w:pStyle w:val="TAC"/>
              <w:rPr>
                <w:ins w:id="426" w:author="///" w:date="2021-08-05T22:03:00Z"/>
                <w:rFonts w:eastAsia="SimSun"/>
                <w:lang w:eastAsia="en-US"/>
              </w:rPr>
            </w:pPr>
            <w:ins w:id="42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2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CE90133" w14:textId="42E65F53" w:rsidR="00324FC2" w:rsidRPr="007E23A1" w:rsidRDefault="00324FC2" w:rsidP="00324FC2">
            <w:pPr>
              <w:pStyle w:val="TAC"/>
              <w:rPr>
                <w:ins w:id="429" w:author="///" w:date="2021-08-05T22:03:00Z"/>
                <w:rFonts w:eastAsia="SimSun"/>
                <w:lang w:eastAsia="en-US"/>
              </w:rPr>
            </w:pPr>
            <w:ins w:id="43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3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DFE867" w14:textId="2D703E26" w:rsidR="00324FC2" w:rsidRPr="007E23A1" w:rsidRDefault="00324FC2" w:rsidP="00324FC2">
            <w:pPr>
              <w:pStyle w:val="TAC"/>
              <w:rPr>
                <w:ins w:id="432" w:author="///" w:date="2021-08-05T22:03:00Z"/>
                <w:rFonts w:eastAsia="SimSun"/>
                <w:highlight w:val="yellow"/>
                <w:lang w:eastAsia="en-US"/>
              </w:rPr>
            </w:pPr>
            <w:ins w:id="433" w:author="///" w:date="2021-08-06T00:11:00Z">
              <w:r>
                <w:rPr>
                  <w:rFonts w:ascii="Calibri" w:hAnsi="Calibri"/>
                  <w:sz w:val="22"/>
                  <w:szCs w:val="22"/>
                </w:rPr>
                <w:t>27.5-TT</w:t>
              </w:r>
            </w:ins>
          </w:p>
        </w:tc>
      </w:tr>
      <w:tr w:rsidR="00324FC2" w:rsidRPr="007E23A1" w14:paraId="0D6028F6" w14:textId="77777777" w:rsidTr="00454708">
        <w:tblPrEx>
          <w:tblW w:w="9998" w:type="dxa"/>
          <w:tblInd w:w="-5" w:type="dxa"/>
          <w:tblCellMar>
            <w:left w:w="70" w:type="dxa"/>
            <w:right w:w="70" w:type="dxa"/>
          </w:tblCellMar>
          <w:tblPrExChange w:id="434" w:author="///" w:date="2021-08-06T00:11:00Z">
            <w:tblPrEx>
              <w:tblW w:w="9998" w:type="dxa"/>
              <w:tblInd w:w="-5" w:type="dxa"/>
              <w:tblCellMar>
                <w:left w:w="70" w:type="dxa"/>
                <w:right w:w="70" w:type="dxa"/>
              </w:tblCellMar>
            </w:tblPrEx>
          </w:tblPrExChange>
        </w:tblPrEx>
        <w:trPr>
          <w:trHeight w:val="149"/>
          <w:ins w:id="435" w:author="///" w:date="2021-08-05T22:03:00Z"/>
          <w:trPrChange w:id="43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3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8A28A7" w14:textId="77777777" w:rsidR="00324FC2" w:rsidRPr="007E23A1" w:rsidRDefault="00324FC2" w:rsidP="00324FC2">
            <w:pPr>
              <w:pStyle w:val="TAC"/>
              <w:rPr>
                <w:ins w:id="438" w:author="///" w:date="2021-08-05T22:03:00Z"/>
                <w:rFonts w:eastAsia="SimSun"/>
                <w:lang w:eastAsia="en-US"/>
              </w:rPr>
            </w:pPr>
            <w:ins w:id="439" w:author="///" w:date="2021-08-05T22:03:00Z">
              <w:r w:rsidRPr="007E23A1">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Change w:id="44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74677B8" w14:textId="7CE6AA12" w:rsidR="00324FC2" w:rsidRPr="007E23A1" w:rsidRDefault="00324FC2" w:rsidP="00324FC2">
            <w:pPr>
              <w:pStyle w:val="TAC"/>
              <w:rPr>
                <w:ins w:id="441" w:author="///" w:date="2021-08-05T22:03:00Z"/>
                <w:rFonts w:eastAsia="SimSun"/>
                <w:lang w:eastAsia="en-US"/>
              </w:rPr>
            </w:pPr>
            <w:ins w:id="44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B9AA4" w14:textId="73F83099" w:rsidR="00324FC2" w:rsidRPr="007E23A1" w:rsidRDefault="00324FC2" w:rsidP="00324FC2">
            <w:pPr>
              <w:pStyle w:val="TAC"/>
              <w:rPr>
                <w:ins w:id="444" w:author="///" w:date="2021-08-05T22:03:00Z"/>
                <w:rFonts w:eastAsia="SimSun"/>
                <w:lang w:eastAsia="en-US"/>
              </w:rPr>
            </w:pPr>
            <w:ins w:id="445"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88CC0" w14:textId="62300252" w:rsidR="00324FC2" w:rsidRPr="007E23A1" w:rsidRDefault="00324FC2" w:rsidP="00324FC2">
            <w:pPr>
              <w:pStyle w:val="TAC"/>
              <w:rPr>
                <w:ins w:id="447" w:author="///" w:date="2021-08-05T22:03:00Z"/>
                <w:rFonts w:eastAsia="SimSun"/>
                <w:lang w:eastAsia="en-US"/>
              </w:rPr>
            </w:pPr>
            <w:ins w:id="448"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C6F4E" w14:textId="357EDCD8" w:rsidR="00324FC2" w:rsidRPr="007E23A1" w:rsidRDefault="00324FC2" w:rsidP="00324FC2">
            <w:pPr>
              <w:pStyle w:val="TAC"/>
              <w:rPr>
                <w:ins w:id="450" w:author="///" w:date="2021-08-05T22:03:00Z"/>
                <w:rFonts w:eastAsia="SimSun"/>
                <w:lang w:eastAsia="en-US"/>
              </w:rPr>
            </w:pPr>
            <w:ins w:id="451"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6B6BC" w14:textId="7A53451B" w:rsidR="00324FC2" w:rsidRPr="007E23A1" w:rsidRDefault="00324FC2" w:rsidP="00324FC2">
            <w:pPr>
              <w:pStyle w:val="TAC"/>
              <w:rPr>
                <w:ins w:id="453" w:author="///" w:date="2021-08-05T22:03:00Z"/>
                <w:rFonts w:eastAsia="SimSun"/>
                <w:lang w:eastAsia="en-US"/>
              </w:rPr>
            </w:pPr>
            <w:ins w:id="454"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D3B5E" w14:textId="7758F96B" w:rsidR="00324FC2" w:rsidRPr="007E23A1" w:rsidRDefault="00324FC2" w:rsidP="00324FC2">
            <w:pPr>
              <w:pStyle w:val="TAC"/>
              <w:rPr>
                <w:ins w:id="456" w:author="///" w:date="2021-08-05T22:03:00Z"/>
                <w:rFonts w:eastAsia="SimSun"/>
                <w:lang w:eastAsia="en-US"/>
              </w:rPr>
            </w:pPr>
            <w:ins w:id="45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5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39B3C4B" w14:textId="6F21168B" w:rsidR="00324FC2" w:rsidRPr="007E23A1" w:rsidRDefault="00324FC2" w:rsidP="00324FC2">
            <w:pPr>
              <w:pStyle w:val="TAC"/>
              <w:rPr>
                <w:ins w:id="459" w:author="///" w:date="2021-08-05T22:03:00Z"/>
                <w:rFonts w:eastAsia="SimSun"/>
                <w:lang w:eastAsia="en-US"/>
              </w:rPr>
            </w:pPr>
            <w:ins w:id="46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6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564FD77" w14:textId="0F7344C8" w:rsidR="00324FC2" w:rsidRPr="007E23A1" w:rsidRDefault="00324FC2" w:rsidP="00324FC2">
            <w:pPr>
              <w:pStyle w:val="TAC"/>
              <w:rPr>
                <w:ins w:id="462" w:author="///" w:date="2021-08-05T22:03:00Z"/>
                <w:rFonts w:eastAsia="SimSun"/>
                <w:lang w:eastAsia="en-US"/>
              </w:rPr>
            </w:pPr>
            <w:ins w:id="46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6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5C7E26" w14:textId="46A66053" w:rsidR="00324FC2" w:rsidRPr="007E23A1" w:rsidRDefault="00324FC2" w:rsidP="00324FC2">
            <w:pPr>
              <w:pStyle w:val="TAC"/>
              <w:rPr>
                <w:ins w:id="465" w:author="///" w:date="2021-08-05T22:03:00Z"/>
                <w:rFonts w:eastAsia="SimSun"/>
                <w:highlight w:val="yellow"/>
                <w:lang w:eastAsia="en-US"/>
              </w:rPr>
            </w:pPr>
            <w:ins w:id="466" w:author="///" w:date="2021-08-06T00:11:00Z">
              <w:r>
                <w:rPr>
                  <w:rFonts w:ascii="Calibri" w:hAnsi="Calibri"/>
                  <w:sz w:val="22"/>
                  <w:szCs w:val="22"/>
                </w:rPr>
                <w:t>27-TT</w:t>
              </w:r>
            </w:ins>
          </w:p>
        </w:tc>
      </w:tr>
      <w:tr w:rsidR="00324FC2" w:rsidRPr="007E23A1" w14:paraId="181E53ED" w14:textId="77777777" w:rsidTr="00454708">
        <w:tblPrEx>
          <w:tblW w:w="9998" w:type="dxa"/>
          <w:tblInd w:w="-5" w:type="dxa"/>
          <w:tblCellMar>
            <w:left w:w="70" w:type="dxa"/>
            <w:right w:w="70" w:type="dxa"/>
          </w:tblCellMar>
          <w:tblPrExChange w:id="467" w:author="///" w:date="2021-08-06T00:11:00Z">
            <w:tblPrEx>
              <w:tblW w:w="9998" w:type="dxa"/>
              <w:tblInd w:w="-5" w:type="dxa"/>
              <w:tblCellMar>
                <w:left w:w="70" w:type="dxa"/>
                <w:right w:w="70" w:type="dxa"/>
              </w:tblCellMar>
            </w:tblPrEx>
          </w:tblPrExChange>
        </w:tblPrEx>
        <w:trPr>
          <w:trHeight w:val="149"/>
          <w:ins w:id="468" w:author="///" w:date="2021-08-05T22:03:00Z"/>
          <w:trPrChange w:id="469"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7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101ED6" w14:textId="77777777" w:rsidR="00324FC2" w:rsidRPr="007E23A1" w:rsidRDefault="00324FC2" w:rsidP="00324FC2">
            <w:pPr>
              <w:pStyle w:val="TAC"/>
              <w:rPr>
                <w:ins w:id="471" w:author="///" w:date="2021-08-05T22:03:00Z"/>
                <w:rFonts w:eastAsia="SimSun"/>
                <w:lang w:eastAsia="en-US"/>
              </w:rPr>
            </w:pPr>
            <w:ins w:id="472" w:author="///" w:date="2021-08-05T22:03:00Z">
              <w:r w:rsidRPr="007E23A1">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Change w:id="47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E7BDDCC" w14:textId="21552B79" w:rsidR="00324FC2" w:rsidRPr="007E23A1" w:rsidRDefault="00324FC2" w:rsidP="00324FC2">
            <w:pPr>
              <w:pStyle w:val="TAC"/>
              <w:rPr>
                <w:ins w:id="474" w:author="///" w:date="2021-08-05T22:03:00Z"/>
                <w:rFonts w:eastAsia="SimSun"/>
                <w:lang w:eastAsia="en-US"/>
              </w:rPr>
            </w:pPr>
            <w:ins w:id="47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89DB8" w14:textId="2EDC6656" w:rsidR="00324FC2" w:rsidRPr="007E23A1" w:rsidRDefault="00324FC2" w:rsidP="00324FC2">
            <w:pPr>
              <w:pStyle w:val="TAC"/>
              <w:rPr>
                <w:ins w:id="477" w:author="///" w:date="2021-08-05T22:03:00Z"/>
                <w:rFonts w:eastAsia="SimSun"/>
                <w:lang w:eastAsia="en-US"/>
              </w:rPr>
            </w:pPr>
            <w:ins w:id="478"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7880A" w14:textId="605087A1" w:rsidR="00324FC2" w:rsidRPr="007E23A1" w:rsidRDefault="00324FC2" w:rsidP="00324FC2">
            <w:pPr>
              <w:pStyle w:val="TAC"/>
              <w:rPr>
                <w:ins w:id="480" w:author="///" w:date="2021-08-05T22:03:00Z"/>
                <w:rFonts w:eastAsia="SimSun"/>
                <w:lang w:eastAsia="en-US"/>
              </w:rPr>
            </w:pPr>
            <w:ins w:id="481"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ACC90" w14:textId="42BC9FD7" w:rsidR="00324FC2" w:rsidRPr="007E23A1" w:rsidRDefault="00324FC2" w:rsidP="00324FC2">
            <w:pPr>
              <w:pStyle w:val="TAC"/>
              <w:rPr>
                <w:ins w:id="483" w:author="///" w:date="2021-08-05T22:03:00Z"/>
                <w:rFonts w:eastAsia="SimSun"/>
                <w:lang w:eastAsia="en-US"/>
              </w:rPr>
            </w:pPr>
            <w:ins w:id="484"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67D7E" w14:textId="73305DFB" w:rsidR="00324FC2" w:rsidRPr="007E23A1" w:rsidRDefault="00324FC2" w:rsidP="00324FC2">
            <w:pPr>
              <w:pStyle w:val="TAC"/>
              <w:rPr>
                <w:ins w:id="486" w:author="///" w:date="2021-08-05T22:03:00Z"/>
                <w:rFonts w:eastAsia="SimSun"/>
                <w:lang w:eastAsia="en-US"/>
              </w:rPr>
            </w:pPr>
            <w:ins w:id="487"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901B2" w14:textId="065DCD83" w:rsidR="00324FC2" w:rsidRPr="007E23A1" w:rsidRDefault="00324FC2" w:rsidP="00324FC2">
            <w:pPr>
              <w:pStyle w:val="TAC"/>
              <w:rPr>
                <w:ins w:id="489" w:author="///" w:date="2021-08-05T22:03:00Z"/>
                <w:rFonts w:eastAsia="SimSun"/>
                <w:lang w:eastAsia="en-US"/>
              </w:rPr>
            </w:pPr>
            <w:ins w:id="49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9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CD2E8F9" w14:textId="750C581D" w:rsidR="00324FC2" w:rsidRPr="007E23A1" w:rsidRDefault="00324FC2" w:rsidP="00324FC2">
            <w:pPr>
              <w:pStyle w:val="TAC"/>
              <w:rPr>
                <w:ins w:id="492" w:author="///" w:date="2021-08-05T22:03:00Z"/>
                <w:rFonts w:eastAsia="SimSun"/>
                <w:lang w:eastAsia="en-US"/>
              </w:rPr>
            </w:pPr>
            <w:ins w:id="49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9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2407418" w14:textId="2C80333E" w:rsidR="00324FC2" w:rsidRPr="007E23A1" w:rsidRDefault="00324FC2" w:rsidP="00324FC2">
            <w:pPr>
              <w:pStyle w:val="TAC"/>
              <w:rPr>
                <w:ins w:id="495" w:author="///" w:date="2021-08-05T22:03:00Z"/>
                <w:rFonts w:eastAsia="SimSun"/>
                <w:lang w:eastAsia="en-US"/>
              </w:rPr>
            </w:pPr>
            <w:ins w:id="49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9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29C2E" w14:textId="5CDE76B3" w:rsidR="00324FC2" w:rsidRPr="007E23A1" w:rsidRDefault="00324FC2" w:rsidP="00324FC2">
            <w:pPr>
              <w:pStyle w:val="TAC"/>
              <w:rPr>
                <w:ins w:id="498" w:author="///" w:date="2021-08-05T22:03:00Z"/>
                <w:rFonts w:eastAsia="SimSun"/>
                <w:highlight w:val="yellow"/>
                <w:lang w:eastAsia="en-US"/>
              </w:rPr>
            </w:pPr>
            <w:ins w:id="499" w:author="///" w:date="2021-08-06T00:11:00Z">
              <w:r>
                <w:rPr>
                  <w:rFonts w:ascii="Calibri" w:hAnsi="Calibri"/>
                  <w:sz w:val="22"/>
                  <w:szCs w:val="22"/>
                </w:rPr>
                <w:t>27-TT</w:t>
              </w:r>
            </w:ins>
          </w:p>
        </w:tc>
      </w:tr>
      <w:tr w:rsidR="00324FC2" w:rsidRPr="007E23A1" w14:paraId="0DC872EB" w14:textId="77777777" w:rsidTr="00454708">
        <w:tblPrEx>
          <w:tblW w:w="9998" w:type="dxa"/>
          <w:tblInd w:w="-5" w:type="dxa"/>
          <w:tblCellMar>
            <w:left w:w="70" w:type="dxa"/>
            <w:right w:w="70" w:type="dxa"/>
          </w:tblCellMar>
          <w:tblPrExChange w:id="500" w:author="///" w:date="2021-08-06T00:11:00Z">
            <w:tblPrEx>
              <w:tblW w:w="9998" w:type="dxa"/>
              <w:tblInd w:w="-5" w:type="dxa"/>
              <w:tblCellMar>
                <w:left w:w="70" w:type="dxa"/>
                <w:right w:w="70" w:type="dxa"/>
              </w:tblCellMar>
            </w:tblPrEx>
          </w:tblPrExChange>
        </w:tblPrEx>
        <w:trPr>
          <w:trHeight w:val="149"/>
          <w:ins w:id="501" w:author="///" w:date="2021-08-05T22:03:00Z"/>
          <w:trPrChange w:id="502"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0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865BF3" w14:textId="77777777" w:rsidR="00324FC2" w:rsidRPr="007E23A1" w:rsidRDefault="00324FC2" w:rsidP="00324FC2">
            <w:pPr>
              <w:pStyle w:val="TAC"/>
              <w:rPr>
                <w:ins w:id="504" w:author="///" w:date="2021-08-05T22:03:00Z"/>
                <w:rFonts w:eastAsia="SimSun"/>
                <w:lang w:eastAsia="en-US"/>
              </w:rPr>
            </w:pPr>
            <w:ins w:id="505" w:author="///" w:date="2021-08-05T22:03:00Z">
              <w:r w:rsidRPr="007E23A1">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Change w:id="50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3826399" w14:textId="1094598B" w:rsidR="00324FC2" w:rsidRPr="007E23A1" w:rsidRDefault="00324FC2" w:rsidP="00324FC2">
            <w:pPr>
              <w:pStyle w:val="TAC"/>
              <w:rPr>
                <w:ins w:id="507" w:author="///" w:date="2021-08-05T22:03:00Z"/>
                <w:rFonts w:eastAsia="SimSun"/>
                <w:lang w:eastAsia="en-US"/>
              </w:rPr>
            </w:pPr>
            <w:ins w:id="50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3DB1F" w14:textId="6405F231" w:rsidR="00324FC2" w:rsidRPr="007E23A1" w:rsidRDefault="00324FC2" w:rsidP="00324FC2">
            <w:pPr>
              <w:pStyle w:val="TAC"/>
              <w:rPr>
                <w:ins w:id="510" w:author="///" w:date="2021-08-05T22:03:00Z"/>
                <w:rFonts w:eastAsia="SimSun"/>
                <w:lang w:eastAsia="en-US"/>
              </w:rPr>
            </w:pPr>
            <w:ins w:id="511"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9F561" w14:textId="6F99C042" w:rsidR="00324FC2" w:rsidRPr="007E23A1" w:rsidRDefault="00324FC2" w:rsidP="00324FC2">
            <w:pPr>
              <w:pStyle w:val="TAC"/>
              <w:rPr>
                <w:ins w:id="513" w:author="///" w:date="2021-08-05T22:03:00Z"/>
                <w:rFonts w:eastAsia="SimSun"/>
                <w:lang w:eastAsia="en-US"/>
              </w:rPr>
            </w:pPr>
            <w:ins w:id="514"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737CB" w14:textId="3994D764" w:rsidR="00324FC2" w:rsidRPr="007E23A1" w:rsidRDefault="00324FC2" w:rsidP="00324FC2">
            <w:pPr>
              <w:pStyle w:val="TAC"/>
              <w:rPr>
                <w:ins w:id="516" w:author="///" w:date="2021-08-05T22:03:00Z"/>
                <w:rFonts w:eastAsia="SimSun"/>
                <w:lang w:eastAsia="en-US"/>
              </w:rPr>
            </w:pPr>
            <w:ins w:id="517"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4515F" w14:textId="170D55FC" w:rsidR="00324FC2" w:rsidRPr="007E23A1" w:rsidRDefault="00324FC2" w:rsidP="00324FC2">
            <w:pPr>
              <w:pStyle w:val="TAC"/>
              <w:rPr>
                <w:ins w:id="519" w:author="///" w:date="2021-08-05T22:03:00Z"/>
                <w:rFonts w:eastAsia="SimSun"/>
                <w:lang w:eastAsia="en-US"/>
              </w:rPr>
            </w:pPr>
            <w:ins w:id="520"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26F33" w14:textId="5A61C084" w:rsidR="00324FC2" w:rsidRPr="007E23A1" w:rsidRDefault="00324FC2" w:rsidP="00324FC2">
            <w:pPr>
              <w:pStyle w:val="TAC"/>
              <w:rPr>
                <w:ins w:id="522" w:author="///" w:date="2021-08-05T22:03:00Z"/>
                <w:rFonts w:eastAsia="SimSun"/>
                <w:lang w:eastAsia="en-US"/>
              </w:rPr>
            </w:pPr>
            <w:ins w:id="52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2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2380A828" w14:textId="33484DEE" w:rsidR="00324FC2" w:rsidRPr="007E23A1" w:rsidRDefault="00324FC2" w:rsidP="00324FC2">
            <w:pPr>
              <w:pStyle w:val="TAC"/>
              <w:rPr>
                <w:ins w:id="525" w:author="///" w:date="2021-08-05T22:03:00Z"/>
                <w:rFonts w:eastAsia="SimSun"/>
                <w:lang w:eastAsia="en-US"/>
              </w:rPr>
            </w:pPr>
            <w:ins w:id="52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2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9BFDBF4" w14:textId="4727420F" w:rsidR="00324FC2" w:rsidRPr="007E23A1" w:rsidRDefault="00324FC2" w:rsidP="00324FC2">
            <w:pPr>
              <w:pStyle w:val="TAC"/>
              <w:rPr>
                <w:ins w:id="528" w:author="///" w:date="2021-08-05T22:03:00Z"/>
                <w:rFonts w:eastAsia="SimSun"/>
                <w:lang w:eastAsia="en-US"/>
              </w:rPr>
            </w:pPr>
            <w:ins w:id="52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3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65D5D0" w14:textId="43F0D9E7" w:rsidR="00324FC2" w:rsidRPr="007E23A1" w:rsidRDefault="00324FC2" w:rsidP="00324FC2">
            <w:pPr>
              <w:pStyle w:val="TAC"/>
              <w:rPr>
                <w:ins w:id="531" w:author="///" w:date="2021-08-05T22:03:00Z"/>
                <w:rFonts w:eastAsia="SimSun"/>
                <w:highlight w:val="yellow"/>
                <w:lang w:eastAsia="en-US"/>
              </w:rPr>
            </w:pPr>
            <w:ins w:id="532" w:author="///" w:date="2021-08-06T00:11:00Z">
              <w:r>
                <w:rPr>
                  <w:rFonts w:ascii="Calibri" w:hAnsi="Calibri"/>
                  <w:sz w:val="22"/>
                  <w:szCs w:val="22"/>
                </w:rPr>
                <w:t>27-TT</w:t>
              </w:r>
            </w:ins>
          </w:p>
        </w:tc>
      </w:tr>
      <w:tr w:rsidR="00324FC2" w:rsidRPr="007E23A1" w14:paraId="30896A0C" w14:textId="77777777" w:rsidTr="00454708">
        <w:tblPrEx>
          <w:tblW w:w="9998" w:type="dxa"/>
          <w:tblInd w:w="-5" w:type="dxa"/>
          <w:tblCellMar>
            <w:left w:w="70" w:type="dxa"/>
            <w:right w:w="70" w:type="dxa"/>
          </w:tblCellMar>
          <w:tblPrExChange w:id="533" w:author="///" w:date="2021-08-06T00:11:00Z">
            <w:tblPrEx>
              <w:tblW w:w="9998" w:type="dxa"/>
              <w:tblInd w:w="-5" w:type="dxa"/>
              <w:tblCellMar>
                <w:left w:w="70" w:type="dxa"/>
                <w:right w:w="70" w:type="dxa"/>
              </w:tblCellMar>
            </w:tblPrEx>
          </w:tblPrExChange>
        </w:tblPrEx>
        <w:trPr>
          <w:trHeight w:val="149"/>
          <w:ins w:id="534" w:author="///" w:date="2021-08-05T22:03:00Z"/>
          <w:trPrChange w:id="535"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3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D59A4" w14:textId="77777777" w:rsidR="00324FC2" w:rsidRPr="007E23A1" w:rsidRDefault="00324FC2" w:rsidP="00324FC2">
            <w:pPr>
              <w:pStyle w:val="TAC"/>
              <w:rPr>
                <w:ins w:id="537" w:author="///" w:date="2021-08-05T22:03:00Z"/>
                <w:rFonts w:eastAsia="SimSun"/>
                <w:lang w:eastAsia="en-US"/>
              </w:rPr>
            </w:pPr>
            <w:ins w:id="538" w:author="///" w:date="2021-08-05T22:03:00Z">
              <w:r w:rsidRPr="007E23A1">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Change w:id="53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594D239" w14:textId="13FA5BD4" w:rsidR="00324FC2" w:rsidRPr="007E23A1" w:rsidRDefault="00324FC2" w:rsidP="00324FC2">
            <w:pPr>
              <w:pStyle w:val="TAC"/>
              <w:rPr>
                <w:ins w:id="540" w:author="///" w:date="2021-08-05T22:03:00Z"/>
                <w:rFonts w:eastAsia="SimSun"/>
                <w:lang w:eastAsia="en-US"/>
              </w:rPr>
            </w:pPr>
            <w:ins w:id="54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1D941" w14:textId="7DB53FFE" w:rsidR="00324FC2" w:rsidRPr="007E23A1" w:rsidRDefault="00324FC2" w:rsidP="00324FC2">
            <w:pPr>
              <w:pStyle w:val="TAC"/>
              <w:rPr>
                <w:ins w:id="543" w:author="///" w:date="2021-08-05T22:03:00Z"/>
                <w:rFonts w:eastAsia="SimSun"/>
                <w:lang w:eastAsia="en-US"/>
              </w:rPr>
            </w:pPr>
            <w:ins w:id="544"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878E5" w14:textId="16758EB5" w:rsidR="00324FC2" w:rsidRPr="007E23A1" w:rsidRDefault="00324FC2" w:rsidP="00324FC2">
            <w:pPr>
              <w:pStyle w:val="TAC"/>
              <w:rPr>
                <w:ins w:id="546" w:author="///" w:date="2021-08-05T22:03:00Z"/>
                <w:rFonts w:eastAsia="SimSun"/>
                <w:lang w:eastAsia="en-US"/>
              </w:rPr>
            </w:pPr>
            <w:ins w:id="547"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29A58" w14:textId="3F8633AB" w:rsidR="00324FC2" w:rsidRPr="007E23A1" w:rsidRDefault="00324FC2" w:rsidP="00324FC2">
            <w:pPr>
              <w:pStyle w:val="TAC"/>
              <w:rPr>
                <w:ins w:id="549" w:author="///" w:date="2021-08-05T22:03:00Z"/>
                <w:rFonts w:eastAsia="SimSun"/>
                <w:lang w:eastAsia="en-US"/>
              </w:rPr>
            </w:pPr>
            <w:ins w:id="550"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801CD" w14:textId="2CE4E909" w:rsidR="00324FC2" w:rsidRPr="007E23A1" w:rsidRDefault="00324FC2" w:rsidP="00324FC2">
            <w:pPr>
              <w:pStyle w:val="TAC"/>
              <w:rPr>
                <w:ins w:id="552" w:author="///" w:date="2021-08-05T22:03:00Z"/>
                <w:rFonts w:eastAsia="SimSun"/>
                <w:lang w:eastAsia="en-US"/>
              </w:rPr>
            </w:pPr>
            <w:ins w:id="553"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9FB86" w14:textId="1F2177A7" w:rsidR="00324FC2" w:rsidRPr="007E23A1" w:rsidRDefault="00324FC2" w:rsidP="00324FC2">
            <w:pPr>
              <w:pStyle w:val="TAC"/>
              <w:rPr>
                <w:ins w:id="555" w:author="///" w:date="2021-08-05T22:03:00Z"/>
                <w:rFonts w:eastAsia="SimSun"/>
                <w:lang w:eastAsia="en-US"/>
              </w:rPr>
            </w:pPr>
            <w:ins w:id="55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5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3A32CA8" w14:textId="76EF2138" w:rsidR="00324FC2" w:rsidRPr="007E23A1" w:rsidRDefault="00324FC2" w:rsidP="00324FC2">
            <w:pPr>
              <w:pStyle w:val="TAC"/>
              <w:rPr>
                <w:ins w:id="558" w:author="///" w:date="2021-08-05T22:03:00Z"/>
                <w:rFonts w:eastAsia="SimSun"/>
                <w:lang w:eastAsia="en-US"/>
              </w:rPr>
            </w:pPr>
            <w:ins w:id="55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6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5F4EEF0" w14:textId="2B898D63" w:rsidR="00324FC2" w:rsidRPr="007E23A1" w:rsidRDefault="00324FC2" w:rsidP="00324FC2">
            <w:pPr>
              <w:pStyle w:val="TAC"/>
              <w:rPr>
                <w:ins w:id="561" w:author="///" w:date="2021-08-05T22:03:00Z"/>
                <w:rFonts w:eastAsia="SimSun"/>
                <w:lang w:eastAsia="en-US"/>
              </w:rPr>
            </w:pPr>
            <w:ins w:id="56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6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7F5917" w14:textId="7D8F6C8D" w:rsidR="00324FC2" w:rsidRPr="007E23A1" w:rsidRDefault="00324FC2" w:rsidP="00324FC2">
            <w:pPr>
              <w:pStyle w:val="TAC"/>
              <w:rPr>
                <w:ins w:id="564" w:author="///" w:date="2021-08-05T22:03:00Z"/>
                <w:rFonts w:eastAsia="SimSun"/>
                <w:highlight w:val="yellow"/>
                <w:lang w:eastAsia="en-US"/>
              </w:rPr>
            </w:pPr>
            <w:ins w:id="565" w:author="///" w:date="2021-08-06T00:11:00Z">
              <w:r>
                <w:rPr>
                  <w:rFonts w:ascii="Calibri" w:hAnsi="Calibri"/>
                  <w:sz w:val="22"/>
                  <w:szCs w:val="22"/>
                </w:rPr>
                <w:t>26-TT</w:t>
              </w:r>
            </w:ins>
          </w:p>
        </w:tc>
      </w:tr>
      <w:tr w:rsidR="00324FC2" w:rsidRPr="007E23A1" w14:paraId="7ECB1073" w14:textId="77777777" w:rsidTr="00454708">
        <w:tblPrEx>
          <w:tblW w:w="9998" w:type="dxa"/>
          <w:tblInd w:w="-5" w:type="dxa"/>
          <w:tblCellMar>
            <w:left w:w="70" w:type="dxa"/>
            <w:right w:w="70" w:type="dxa"/>
          </w:tblCellMar>
          <w:tblPrExChange w:id="566" w:author="///" w:date="2021-08-06T00:11:00Z">
            <w:tblPrEx>
              <w:tblW w:w="9998" w:type="dxa"/>
              <w:tblInd w:w="-5" w:type="dxa"/>
              <w:tblCellMar>
                <w:left w:w="70" w:type="dxa"/>
                <w:right w:w="70" w:type="dxa"/>
              </w:tblCellMar>
            </w:tblPrEx>
          </w:tblPrExChange>
        </w:tblPrEx>
        <w:trPr>
          <w:trHeight w:val="149"/>
          <w:ins w:id="567" w:author="///" w:date="2021-08-05T22:03:00Z"/>
          <w:trPrChange w:id="56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6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B62C06" w14:textId="77777777" w:rsidR="00324FC2" w:rsidRPr="007E23A1" w:rsidRDefault="00324FC2" w:rsidP="00324FC2">
            <w:pPr>
              <w:pStyle w:val="TAC"/>
              <w:rPr>
                <w:ins w:id="570" w:author="///" w:date="2021-08-05T22:03:00Z"/>
                <w:rFonts w:eastAsia="SimSun"/>
                <w:lang w:eastAsia="en-US"/>
              </w:rPr>
            </w:pPr>
            <w:ins w:id="571" w:author="///" w:date="2021-08-05T22:03:00Z">
              <w:r w:rsidRPr="007E23A1">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Change w:id="57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1C3A31B" w14:textId="11AD2859" w:rsidR="00324FC2" w:rsidRPr="007E23A1" w:rsidRDefault="00324FC2" w:rsidP="00324FC2">
            <w:pPr>
              <w:pStyle w:val="TAC"/>
              <w:rPr>
                <w:ins w:id="573" w:author="///" w:date="2021-08-05T22:03:00Z"/>
                <w:rFonts w:eastAsia="SimSun"/>
                <w:lang w:eastAsia="en-US"/>
              </w:rPr>
            </w:pPr>
            <w:ins w:id="57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5187E" w14:textId="61BE2C00" w:rsidR="00324FC2" w:rsidRPr="007E23A1" w:rsidRDefault="00324FC2" w:rsidP="00324FC2">
            <w:pPr>
              <w:pStyle w:val="TAC"/>
              <w:rPr>
                <w:ins w:id="576" w:author="///" w:date="2021-08-05T22:03:00Z"/>
                <w:rFonts w:eastAsia="SimSun"/>
                <w:lang w:eastAsia="en-US"/>
              </w:rPr>
            </w:pPr>
            <w:ins w:id="577"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9551E" w14:textId="5224D065" w:rsidR="00324FC2" w:rsidRPr="007E23A1" w:rsidRDefault="00324FC2" w:rsidP="00324FC2">
            <w:pPr>
              <w:pStyle w:val="TAC"/>
              <w:rPr>
                <w:ins w:id="579" w:author="///" w:date="2021-08-05T22:03:00Z"/>
                <w:rFonts w:eastAsia="SimSun"/>
                <w:lang w:eastAsia="en-US"/>
              </w:rPr>
            </w:pPr>
            <w:ins w:id="580"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33458" w14:textId="78984A29" w:rsidR="00324FC2" w:rsidRPr="007E23A1" w:rsidRDefault="00324FC2" w:rsidP="00324FC2">
            <w:pPr>
              <w:pStyle w:val="TAC"/>
              <w:rPr>
                <w:ins w:id="582" w:author="///" w:date="2021-08-05T22:03:00Z"/>
                <w:rFonts w:eastAsia="SimSun"/>
                <w:lang w:eastAsia="en-US"/>
              </w:rPr>
            </w:pPr>
            <w:ins w:id="583"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BE2A5" w14:textId="1C2D220A" w:rsidR="00324FC2" w:rsidRPr="007E23A1" w:rsidRDefault="00324FC2" w:rsidP="00324FC2">
            <w:pPr>
              <w:pStyle w:val="TAC"/>
              <w:rPr>
                <w:ins w:id="585" w:author="///" w:date="2021-08-05T22:03:00Z"/>
                <w:rFonts w:eastAsia="SimSun"/>
                <w:lang w:eastAsia="en-US"/>
              </w:rPr>
            </w:pPr>
            <w:ins w:id="586"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2A324" w14:textId="5C35473F" w:rsidR="00324FC2" w:rsidRPr="007E23A1" w:rsidRDefault="00324FC2" w:rsidP="00324FC2">
            <w:pPr>
              <w:pStyle w:val="TAC"/>
              <w:rPr>
                <w:ins w:id="588" w:author="///" w:date="2021-08-05T22:03:00Z"/>
                <w:rFonts w:eastAsia="SimSun"/>
                <w:lang w:eastAsia="en-US"/>
              </w:rPr>
            </w:pPr>
            <w:ins w:id="58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9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B8975B1" w14:textId="75C52F02" w:rsidR="00324FC2" w:rsidRPr="007E23A1" w:rsidRDefault="00324FC2" w:rsidP="00324FC2">
            <w:pPr>
              <w:pStyle w:val="TAC"/>
              <w:rPr>
                <w:ins w:id="591" w:author="///" w:date="2021-08-05T22:03:00Z"/>
                <w:rFonts w:eastAsia="SimSun"/>
                <w:lang w:eastAsia="en-US"/>
              </w:rPr>
            </w:pPr>
            <w:ins w:id="59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9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374EA6F" w14:textId="00CFE462" w:rsidR="00324FC2" w:rsidRPr="007E23A1" w:rsidRDefault="00324FC2" w:rsidP="00324FC2">
            <w:pPr>
              <w:pStyle w:val="TAC"/>
              <w:rPr>
                <w:ins w:id="594" w:author="///" w:date="2021-08-05T22:03:00Z"/>
                <w:rFonts w:eastAsia="SimSun"/>
                <w:lang w:eastAsia="en-US"/>
              </w:rPr>
            </w:pPr>
            <w:ins w:id="59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9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5263CB" w14:textId="40E39930" w:rsidR="00324FC2" w:rsidRPr="007E23A1" w:rsidRDefault="00324FC2" w:rsidP="00324FC2">
            <w:pPr>
              <w:pStyle w:val="TAC"/>
              <w:rPr>
                <w:ins w:id="597" w:author="///" w:date="2021-08-05T22:03:00Z"/>
                <w:rFonts w:eastAsia="SimSun"/>
                <w:highlight w:val="yellow"/>
                <w:lang w:eastAsia="en-US"/>
              </w:rPr>
            </w:pPr>
            <w:ins w:id="598" w:author="///" w:date="2021-08-06T00:11:00Z">
              <w:r>
                <w:rPr>
                  <w:rFonts w:ascii="Calibri" w:hAnsi="Calibri"/>
                  <w:sz w:val="22"/>
                  <w:szCs w:val="22"/>
                </w:rPr>
                <w:t>26-TT</w:t>
              </w:r>
            </w:ins>
          </w:p>
        </w:tc>
      </w:tr>
      <w:tr w:rsidR="00324FC2" w:rsidRPr="007E23A1" w14:paraId="0E058BCB" w14:textId="77777777" w:rsidTr="00454708">
        <w:tblPrEx>
          <w:tblW w:w="9998" w:type="dxa"/>
          <w:tblInd w:w="-5" w:type="dxa"/>
          <w:tblCellMar>
            <w:left w:w="70" w:type="dxa"/>
            <w:right w:w="70" w:type="dxa"/>
          </w:tblCellMar>
          <w:tblPrExChange w:id="599" w:author="///" w:date="2021-08-06T00:11:00Z">
            <w:tblPrEx>
              <w:tblW w:w="9998" w:type="dxa"/>
              <w:tblInd w:w="-5" w:type="dxa"/>
              <w:tblCellMar>
                <w:left w:w="70" w:type="dxa"/>
                <w:right w:w="70" w:type="dxa"/>
              </w:tblCellMar>
            </w:tblPrEx>
          </w:tblPrExChange>
        </w:tblPrEx>
        <w:trPr>
          <w:trHeight w:val="149"/>
          <w:ins w:id="600" w:author="///" w:date="2021-08-05T22:03:00Z"/>
          <w:trPrChange w:id="60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0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430456" w14:textId="77777777" w:rsidR="00324FC2" w:rsidRPr="007E23A1" w:rsidRDefault="00324FC2" w:rsidP="00324FC2">
            <w:pPr>
              <w:pStyle w:val="TAC"/>
              <w:rPr>
                <w:ins w:id="603" w:author="///" w:date="2021-08-05T22:03:00Z"/>
                <w:rFonts w:eastAsia="SimSun"/>
                <w:lang w:eastAsia="en-US"/>
              </w:rPr>
            </w:pPr>
            <w:ins w:id="604" w:author="///" w:date="2021-08-05T22:03:00Z">
              <w:r w:rsidRPr="007E23A1">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Change w:id="60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90A3B1F" w14:textId="0B00289C" w:rsidR="00324FC2" w:rsidRPr="007E23A1" w:rsidRDefault="00324FC2" w:rsidP="00324FC2">
            <w:pPr>
              <w:pStyle w:val="TAC"/>
              <w:rPr>
                <w:ins w:id="606" w:author="///" w:date="2021-08-05T22:03:00Z"/>
                <w:rFonts w:eastAsia="SimSun"/>
                <w:lang w:eastAsia="en-US"/>
              </w:rPr>
            </w:pPr>
            <w:ins w:id="60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AF2F8" w14:textId="6A2C36B7" w:rsidR="00324FC2" w:rsidRPr="007E23A1" w:rsidRDefault="00324FC2" w:rsidP="00324FC2">
            <w:pPr>
              <w:pStyle w:val="TAC"/>
              <w:rPr>
                <w:ins w:id="609" w:author="///" w:date="2021-08-05T22:03:00Z"/>
                <w:rFonts w:eastAsia="SimSun"/>
                <w:lang w:eastAsia="en-US"/>
              </w:rPr>
            </w:pPr>
            <w:ins w:id="610"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804B7" w14:textId="43786CFD" w:rsidR="00324FC2" w:rsidRPr="007E23A1" w:rsidRDefault="00324FC2" w:rsidP="00324FC2">
            <w:pPr>
              <w:pStyle w:val="TAC"/>
              <w:rPr>
                <w:ins w:id="612" w:author="///" w:date="2021-08-05T22:03:00Z"/>
                <w:rFonts w:eastAsia="SimSun"/>
                <w:lang w:eastAsia="en-US"/>
              </w:rPr>
            </w:pPr>
            <w:ins w:id="613"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99442" w14:textId="7987C96C" w:rsidR="00324FC2" w:rsidRPr="007E23A1" w:rsidRDefault="00324FC2" w:rsidP="00324FC2">
            <w:pPr>
              <w:pStyle w:val="TAC"/>
              <w:rPr>
                <w:ins w:id="615" w:author="///" w:date="2021-08-05T22:03:00Z"/>
                <w:rFonts w:eastAsia="SimSun"/>
                <w:lang w:eastAsia="en-US"/>
              </w:rPr>
            </w:pPr>
            <w:ins w:id="616"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6F2A" w14:textId="688EA2A5" w:rsidR="00324FC2" w:rsidRPr="007E23A1" w:rsidRDefault="00324FC2" w:rsidP="00324FC2">
            <w:pPr>
              <w:pStyle w:val="TAC"/>
              <w:rPr>
                <w:ins w:id="618" w:author="///" w:date="2021-08-05T22:03:00Z"/>
                <w:rFonts w:eastAsia="SimSun"/>
                <w:lang w:eastAsia="en-US"/>
              </w:rPr>
            </w:pPr>
            <w:ins w:id="619"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A40CD" w14:textId="50A772E7" w:rsidR="00324FC2" w:rsidRPr="007E23A1" w:rsidRDefault="00324FC2" w:rsidP="00324FC2">
            <w:pPr>
              <w:pStyle w:val="TAC"/>
              <w:rPr>
                <w:ins w:id="621" w:author="///" w:date="2021-08-05T22:03:00Z"/>
                <w:rFonts w:eastAsia="SimSun"/>
                <w:lang w:eastAsia="en-US"/>
              </w:rPr>
            </w:pPr>
            <w:ins w:id="62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2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1C4C832" w14:textId="09B16A43" w:rsidR="00324FC2" w:rsidRPr="007E23A1" w:rsidRDefault="00324FC2" w:rsidP="00324FC2">
            <w:pPr>
              <w:pStyle w:val="TAC"/>
              <w:rPr>
                <w:ins w:id="624" w:author="///" w:date="2021-08-05T22:03:00Z"/>
                <w:rFonts w:eastAsia="SimSun"/>
                <w:lang w:eastAsia="en-US"/>
              </w:rPr>
            </w:pPr>
            <w:ins w:id="62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2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5410A32" w14:textId="7FE5A846" w:rsidR="00324FC2" w:rsidRPr="007E23A1" w:rsidRDefault="00324FC2" w:rsidP="00324FC2">
            <w:pPr>
              <w:pStyle w:val="TAC"/>
              <w:rPr>
                <w:ins w:id="627" w:author="///" w:date="2021-08-05T22:03:00Z"/>
                <w:rFonts w:eastAsia="SimSun"/>
                <w:lang w:eastAsia="en-US"/>
              </w:rPr>
            </w:pPr>
            <w:ins w:id="62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2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30E673" w14:textId="41CD8FFE" w:rsidR="00324FC2" w:rsidRPr="007E23A1" w:rsidRDefault="00324FC2" w:rsidP="00324FC2">
            <w:pPr>
              <w:pStyle w:val="TAC"/>
              <w:rPr>
                <w:ins w:id="630" w:author="///" w:date="2021-08-05T22:03:00Z"/>
                <w:rFonts w:eastAsia="SimSun"/>
                <w:highlight w:val="yellow"/>
                <w:lang w:eastAsia="en-US"/>
              </w:rPr>
            </w:pPr>
            <w:ins w:id="631" w:author="///" w:date="2021-08-06T00:11:00Z">
              <w:r>
                <w:rPr>
                  <w:rFonts w:ascii="Calibri" w:hAnsi="Calibri"/>
                  <w:sz w:val="22"/>
                  <w:szCs w:val="22"/>
                </w:rPr>
                <w:t>26-TT</w:t>
              </w:r>
            </w:ins>
          </w:p>
        </w:tc>
      </w:tr>
      <w:tr w:rsidR="00324FC2" w:rsidRPr="007E23A1" w14:paraId="73D7D04B" w14:textId="77777777" w:rsidTr="00454708">
        <w:tblPrEx>
          <w:tblW w:w="9998" w:type="dxa"/>
          <w:tblInd w:w="-5" w:type="dxa"/>
          <w:tblCellMar>
            <w:left w:w="70" w:type="dxa"/>
            <w:right w:w="70" w:type="dxa"/>
          </w:tblCellMar>
          <w:tblPrExChange w:id="632" w:author="///" w:date="2021-08-06T00:11:00Z">
            <w:tblPrEx>
              <w:tblW w:w="9998" w:type="dxa"/>
              <w:tblInd w:w="-5" w:type="dxa"/>
              <w:tblCellMar>
                <w:left w:w="70" w:type="dxa"/>
                <w:right w:w="70" w:type="dxa"/>
              </w:tblCellMar>
            </w:tblPrEx>
          </w:tblPrExChange>
        </w:tblPrEx>
        <w:trPr>
          <w:trHeight w:val="149"/>
          <w:ins w:id="633" w:author="///" w:date="2021-08-05T22:03:00Z"/>
          <w:trPrChange w:id="63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3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D09F33" w14:textId="77777777" w:rsidR="00324FC2" w:rsidRPr="007E23A1" w:rsidRDefault="00324FC2" w:rsidP="00324FC2">
            <w:pPr>
              <w:pStyle w:val="TAC"/>
              <w:rPr>
                <w:ins w:id="636" w:author="///" w:date="2021-08-05T22:03:00Z"/>
                <w:rFonts w:eastAsia="SimSun"/>
                <w:lang w:eastAsia="en-US"/>
              </w:rPr>
            </w:pPr>
            <w:ins w:id="637" w:author="///" w:date="2021-08-05T22:03:00Z">
              <w:r w:rsidRPr="007E23A1">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Change w:id="63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F7820B3" w14:textId="28B1D9CE" w:rsidR="00324FC2" w:rsidRPr="007E23A1" w:rsidRDefault="00324FC2" w:rsidP="00324FC2">
            <w:pPr>
              <w:pStyle w:val="TAC"/>
              <w:rPr>
                <w:ins w:id="639" w:author="///" w:date="2021-08-05T22:03:00Z"/>
                <w:rFonts w:eastAsia="SimSun"/>
                <w:lang w:eastAsia="en-US"/>
              </w:rPr>
            </w:pPr>
            <w:ins w:id="64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3D35" w14:textId="1C203AD4" w:rsidR="00324FC2" w:rsidRPr="007E23A1" w:rsidRDefault="00324FC2" w:rsidP="00324FC2">
            <w:pPr>
              <w:pStyle w:val="TAC"/>
              <w:rPr>
                <w:ins w:id="642" w:author="///" w:date="2021-08-05T22:03:00Z"/>
                <w:rFonts w:eastAsia="SimSun"/>
                <w:lang w:eastAsia="en-US"/>
              </w:rPr>
            </w:pPr>
            <w:ins w:id="643"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7ED5A" w14:textId="3C05A0A0" w:rsidR="00324FC2" w:rsidRPr="007E23A1" w:rsidRDefault="00324FC2" w:rsidP="00324FC2">
            <w:pPr>
              <w:pStyle w:val="TAC"/>
              <w:rPr>
                <w:ins w:id="645" w:author="///" w:date="2021-08-05T22:03:00Z"/>
                <w:rFonts w:eastAsia="SimSun"/>
                <w:lang w:eastAsia="en-US"/>
              </w:rPr>
            </w:pPr>
            <w:ins w:id="646"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95A07" w14:textId="14ABD0B6" w:rsidR="00324FC2" w:rsidRPr="007E23A1" w:rsidRDefault="00324FC2" w:rsidP="00324FC2">
            <w:pPr>
              <w:pStyle w:val="TAC"/>
              <w:rPr>
                <w:ins w:id="648" w:author="///" w:date="2021-08-05T22:03:00Z"/>
                <w:rFonts w:eastAsia="SimSun"/>
                <w:lang w:eastAsia="en-US"/>
              </w:rPr>
            </w:pPr>
            <w:ins w:id="649"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FB18F" w14:textId="2A3DC797" w:rsidR="00324FC2" w:rsidRPr="007E23A1" w:rsidRDefault="00324FC2" w:rsidP="00324FC2">
            <w:pPr>
              <w:pStyle w:val="TAC"/>
              <w:rPr>
                <w:ins w:id="651" w:author="///" w:date="2021-08-05T22:03:00Z"/>
                <w:rFonts w:eastAsia="SimSun"/>
                <w:lang w:eastAsia="en-US"/>
              </w:rPr>
            </w:pPr>
            <w:ins w:id="652"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B8DD3" w14:textId="7AD52C5C" w:rsidR="00324FC2" w:rsidRPr="007E23A1" w:rsidRDefault="00324FC2" w:rsidP="00324FC2">
            <w:pPr>
              <w:pStyle w:val="TAC"/>
              <w:rPr>
                <w:ins w:id="654" w:author="///" w:date="2021-08-05T22:03:00Z"/>
                <w:rFonts w:eastAsia="SimSun"/>
                <w:lang w:eastAsia="en-US"/>
              </w:rPr>
            </w:pPr>
            <w:ins w:id="65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5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22C8715" w14:textId="11CB5CBE" w:rsidR="00324FC2" w:rsidRPr="007E23A1" w:rsidRDefault="00324FC2" w:rsidP="00324FC2">
            <w:pPr>
              <w:pStyle w:val="TAC"/>
              <w:rPr>
                <w:ins w:id="657" w:author="///" w:date="2021-08-05T22:03:00Z"/>
                <w:rFonts w:eastAsia="SimSun"/>
                <w:lang w:eastAsia="en-US"/>
              </w:rPr>
            </w:pPr>
            <w:ins w:id="65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5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4709A5" w14:textId="5833B5A4" w:rsidR="00324FC2" w:rsidRPr="007E23A1" w:rsidRDefault="00324FC2" w:rsidP="00324FC2">
            <w:pPr>
              <w:pStyle w:val="TAC"/>
              <w:rPr>
                <w:ins w:id="660" w:author="///" w:date="2021-08-05T22:03:00Z"/>
                <w:rFonts w:eastAsia="SimSun"/>
                <w:lang w:eastAsia="en-US"/>
              </w:rPr>
            </w:pPr>
            <w:ins w:id="66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6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49D0B0" w14:textId="7FE0DC3C" w:rsidR="00324FC2" w:rsidRPr="007E23A1" w:rsidRDefault="00324FC2" w:rsidP="00324FC2">
            <w:pPr>
              <w:pStyle w:val="TAC"/>
              <w:rPr>
                <w:ins w:id="663" w:author="///" w:date="2021-08-05T22:03:00Z"/>
                <w:rFonts w:eastAsia="SimSun"/>
                <w:highlight w:val="yellow"/>
                <w:lang w:eastAsia="en-US"/>
              </w:rPr>
            </w:pPr>
            <w:ins w:id="664" w:author="///" w:date="2021-08-06T00:11:00Z">
              <w:r>
                <w:rPr>
                  <w:rFonts w:ascii="Calibri" w:hAnsi="Calibri"/>
                  <w:sz w:val="22"/>
                  <w:szCs w:val="22"/>
                </w:rPr>
                <w:t>25.5-TT</w:t>
              </w:r>
            </w:ins>
          </w:p>
        </w:tc>
      </w:tr>
      <w:tr w:rsidR="00324FC2" w:rsidRPr="007E23A1" w14:paraId="70D73383" w14:textId="77777777" w:rsidTr="00454708">
        <w:tblPrEx>
          <w:tblW w:w="9998" w:type="dxa"/>
          <w:tblInd w:w="-5" w:type="dxa"/>
          <w:tblCellMar>
            <w:left w:w="70" w:type="dxa"/>
            <w:right w:w="70" w:type="dxa"/>
          </w:tblCellMar>
          <w:tblPrExChange w:id="665" w:author="///" w:date="2021-08-06T00:11:00Z">
            <w:tblPrEx>
              <w:tblW w:w="9998" w:type="dxa"/>
              <w:tblInd w:w="-5" w:type="dxa"/>
              <w:tblCellMar>
                <w:left w:w="70" w:type="dxa"/>
                <w:right w:w="70" w:type="dxa"/>
              </w:tblCellMar>
            </w:tblPrEx>
          </w:tblPrExChange>
        </w:tblPrEx>
        <w:trPr>
          <w:trHeight w:val="149"/>
          <w:ins w:id="666" w:author="///" w:date="2021-08-05T22:03:00Z"/>
          <w:trPrChange w:id="667"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6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5EBDB7" w14:textId="77777777" w:rsidR="00324FC2" w:rsidRPr="007E23A1" w:rsidRDefault="00324FC2" w:rsidP="00324FC2">
            <w:pPr>
              <w:pStyle w:val="TAC"/>
              <w:rPr>
                <w:ins w:id="669" w:author="///" w:date="2021-08-05T22:03:00Z"/>
                <w:rFonts w:eastAsia="SimSun"/>
                <w:lang w:eastAsia="en-US"/>
              </w:rPr>
            </w:pPr>
            <w:ins w:id="670" w:author="///" w:date="2021-08-05T22:03:00Z">
              <w:r w:rsidRPr="007E23A1">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Change w:id="67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2A0E1B0" w14:textId="446BEBAD" w:rsidR="00324FC2" w:rsidRPr="007E23A1" w:rsidRDefault="00324FC2" w:rsidP="00324FC2">
            <w:pPr>
              <w:pStyle w:val="TAC"/>
              <w:rPr>
                <w:ins w:id="672" w:author="///" w:date="2021-08-05T22:03:00Z"/>
                <w:rFonts w:eastAsia="SimSun"/>
                <w:lang w:eastAsia="en-US"/>
              </w:rPr>
            </w:pPr>
            <w:ins w:id="67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EC5FF" w14:textId="717A3E06" w:rsidR="00324FC2" w:rsidRPr="007E23A1" w:rsidRDefault="00324FC2" w:rsidP="00324FC2">
            <w:pPr>
              <w:pStyle w:val="TAC"/>
              <w:rPr>
                <w:ins w:id="675" w:author="///" w:date="2021-08-05T22:03:00Z"/>
                <w:rFonts w:eastAsia="SimSun"/>
                <w:lang w:eastAsia="en-US"/>
              </w:rPr>
            </w:pPr>
            <w:ins w:id="676"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EB628" w14:textId="18B3CCDF" w:rsidR="00324FC2" w:rsidRPr="007E23A1" w:rsidRDefault="00324FC2" w:rsidP="00324FC2">
            <w:pPr>
              <w:pStyle w:val="TAC"/>
              <w:rPr>
                <w:ins w:id="678" w:author="///" w:date="2021-08-05T22:03:00Z"/>
                <w:rFonts w:eastAsia="SimSun"/>
                <w:lang w:eastAsia="en-US"/>
              </w:rPr>
            </w:pPr>
            <w:ins w:id="679"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F0A4D" w14:textId="2A779AF2" w:rsidR="00324FC2" w:rsidRPr="007E23A1" w:rsidRDefault="00324FC2" w:rsidP="00324FC2">
            <w:pPr>
              <w:pStyle w:val="TAC"/>
              <w:rPr>
                <w:ins w:id="681" w:author="///" w:date="2021-08-05T22:03:00Z"/>
                <w:rFonts w:eastAsia="SimSun"/>
                <w:lang w:eastAsia="en-US"/>
              </w:rPr>
            </w:pPr>
            <w:ins w:id="682"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B09DC" w14:textId="4E540E88" w:rsidR="00324FC2" w:rsidRPr="007E23A1" w:rsidRDefault="00324FC2" w:rsidP="00324FC2">
            <w:pPr>
              <w:pStyle w:val="TAC"/>
              <w:rPr>
                <w:ins w:id="684" w:author="///" w:date="2021-08-05T22:03:00Z"/>
                <w:rFonts w:eastAsia="SimSun"/>
                <w:lang w:eastAsia="en-US"/>
              </w:rPr>
            </w:pPr>
            <w:ins w:id="685"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60740" w14:textId="637F43BB" w:rsidR="00324FC2" w:rsidRPr="007E23A1" w:rsidRDefault="00324FC2" w:rsidP="00324FC2">
            <w:pPr>
              <w:pStyle w:val="TAC"/>
              <w:rPr>
                <w:ins w:id="687" w:author="///" w:date="2021-08-05T22:03:00Z"/>
                <w:rFonts w:eastAsia="SimSun"/>
                <w:lang w:eastAsia="en-US"/>
              </w:rPr>
            </w:pPr>
            <w:ins w:id="68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8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FA10348" w14:textId="1ECA2A34" w:rsidR="00324FC2" w:rsidRPr="007E23A1" w:rsidRDefault="00324FC2" w:rsidP="00324FC2">
            <w:pPr>
              <w:pStyle w:val="TAC"/>
              <w:rPr>
                <w:ins w:id="690" w:author="///" w:date="2021-08-05T22:03:00Z"/>
                <w:rFonts w:eastAsia="SimSun"/>
                <w:lang w:eastAsia="en-US"/>
              </w:rPr>
            </w:pPr>
            <w:ins w:id="69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9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F07C39D" w14:textId="3FB8AAED" w:rsidR="00324FC2" w:rsidRPr="007E23A1" w:rsidRDefault="00324FC2" w:rsidP="00324FC2">
            <w:pPr>
              <w:pStyle w:val="TAC"/>
              <w:rPr>
                <w:ins w:id="693" w:author="///" w:date="2021-08-05T22:03:00Z"/>
                <w:rFonts w:eastAsia="SimSun"/>
                <w:lang w:eastAsia="en-US"/>
              </w:rPr>
            </w:pPr>
            <w:ins w:id="69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9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E82B71" w14:textId="5A91E892" w:rsidR="00324FC2" w:rsidRPr="007E23A1" w:rsidRDefault="00324FC2" w:rsidP="00324FC2">
            <w:pPr>
              <w:pStyle w:val="TAC"/>
              <w:rPr>
                <w:ins w:id="696" w:author="///" w:date="2021-08-05T22:03:00Z"/>
                <w:rFonts w:eastAsia="SimSun"/>
                <w:highlight w:val="yellow"/>
                <w:lang w:eastAsia="en-US"/>
              </w:rPr>
            </w:pPr>
            <w:ins w:id="697" w:author="///" w:date="2021-08-06T00:11:00Z">
              <w:r>
                <w:rPr>
                  <w:rFonts w:ascii="Calibri" w:hAnsi="Calibri"/>
                  <w:sz w:val="22"/>
                  <w:szCs w:val="22"/>
                </w:rPr>
                <w:t>25.5-TT</w:t>
              </w:r>
            </w:ins>
          </w:p>
        </w:tc>
      </w:tr>
      <w:tr w:rsidR="00324FC2" w:rsidRPr="007E23A1" w14:paraId="7C3C8701" w14:textId="77777777" w:rsidTr="00454708">
        <w:tblPrEx>
          <w:tblW w:w="9998" w:type="dxa"/>
          <w:tblInd w:w="-5" w:type="dxa"/>
          <w:tblCellMar>
            <w:left w:w="70" w:type="dxa"/>
            <w:right w:w="70" w:type="dxa"/>
          </w:tblCellMar>
          <w:tblPrExChange w:id="698" w:author="///" w:date="2021-08-06T00:11:00Z">
            <w:tblPrEx>
              <w:tblW w:w="9998" w:type="dxa"/>
              <w:tblInd w:w="-5" w:type="dxa"/>
              <w:tblCellMar>
                <w:left w:w="70" w:type="dxa"/>
                <w:right w:w="70" w:type="dxa"/>
              </w:tblCellMar>
            </w:tblPrEx>
          </w:tblPrExChange>
        </w:tblPrEx>
        <w:trPr>
          <w:trHeight w:val="149"/>
          <w:ins w:id="699" w:author="///" w:date="2021-08-05T22:03:00Z"/>
          <w:trPrChange w:id="700"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0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E021E7" w14:textId="77777777" w:rsidR="00324FC2" w:rsidRPr="007E23A1" w:rsidRDefault="00324FC2" w:rsidP="00324FC2">
            <w:pPr>
              <w:pStyle w:val="TAC"/>
              <w:rPr>
                <w:ins w:id="702" w:author="///" w:date="2021-08-05T22:03:00Z"/>
                <w:rFonts w:eastAsia="SimSun"/>
                <w:lang w:eastAsia="en-US"/>
              </w:rPr>
            </w:pPr>
            <w:ins w:id="703" w:author="///" w:date="2021-08-05T22:03:00Z">
              <w:r w:rsidRPr="007E23A1">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Change w:id="70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3815164" w14:textId="0A4DCE47" w:rsidR="00324FC2" w:rsidRPr="007E23A1" w:rsidRDefault="00324FC2" w:rsidP="00324FC2">
            <w:pPr>
              <w:pStyle w:val="TAC"/>
              <w:rPr>
                <w:ins w:id="705" w:author="///" w:date="2021-08-05T22:03:00Z"/>
                <w:rFonts w:eastAsia="SimSun"/>
                <w:lang w:eastAsia="en-US"/>
              </w:rPr>
            </w:pPr>
            <w:ins w:id="70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C4531" w14:textId="23B9C0F7" w:rsidR="00324FC2" w:rsidRPr="007E23A1" w:rsidRDefault="00324FC2" w:rsidP="00324FC2">
            <w:pPr>
              <w:pStyle w:val="TAC"/>
              <w:rPr>
                <w:ins w:id="708" w:author="///" w:date="2021-08-05T22:03:00Z"/>
                <w:rFonts w:eastAsia="SimSun"/>
                <w:lang w:eastAsia="en-US"/>
              </w:rPr>
            </w:pPr>
            <w:ins w:id="709"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736CE" w14:textId="4EDFE72A" w:rsidR="00324FC2" w:rsidRPr="007E23A1" w:rsidRDefault="00324FC2" w:rsidP="00324FC2">
            <w:pPr>
              <w:pStyle w:val="TAC"/>
              <w:rPr>
                <w:ins w:id="711" w:author="///" w:date="2021-08-05T22:03:00Z"/>
                <w:rFonts w:eastAsia="SimSun"/>
                <w:lang w:eastAsia="en-US"/>
              </w:rPr>
            </w:pPr>
            <w:ins w:id="712"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E33AF" w14:textId="5D531B52" w:rsidR="00324FC2" w:rsidRPr="007E23A1" w:rsidRDefault="00324FC2" w:rsidP="00324FC2">
            <w:pPr>
              <w:pStyle w:val="TAC"/>
              <w:rPr>
                <w:ins w:id="714" w:author="///" w:date="2021-08-05T22:03:00Z"/>
                <w:rFonts w:eastAsia="SimSun"/>
                <w:lang w:eastAsia="en-US"/>
              </w:rPr>
            </w:pPr>
            <w:ins w:id="715"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198EA" w14:textId="77653C9A" w:rsidR="00324FC2" w:rsidRPr="007E23A1" w:rsidRDefault="00324FC2" w:rsidP="00324FC2">
            <w:pPr>
              <w:pStyle w:val="TAC"/>
              <w:rPr>
                <w:ins w:id="717" w:author="///" w:date="2021-08-05T22:03:00Z"/>
                <w:rFonts w:eastAsia="SimSun"/>
                <w:lang w:eastAsia="en-US"/>
              </w:rPr>
            </w:pPr>
            <w:ins w:id="718"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428C4" w14:textId="10A6324C" w:rsidR="00324FC2" w:rsidRPr="007E23A1" w:rsidRDefault="00324FC2" w:rsidP="00324FC2">
            <w:pPr>
              <w:pStyle w:val="TAC"/>
              <w:rPr>
                <w:ins w:id="720" w:author="///" w:date="2021-08-05T22:03:00Z"/>
                <w:rFonts w:eastAsia="SimSun"/>
                <w:lang w:eastAsia="en-US"/>
              </w:rPr>
            </w:pPr>
            <w:ins w:id="72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2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DCC649" w14:textId="1C061620" w:rsidR="00324FC2" w:rsidRPr="007E23A1" w:rsidRDefault="00324FC2" w:rsidP="00324FC2">
            <w:pPr>
              <w:pStyle w:val="TAC"/>
              <w:rPr>
                <w:ins w:id="723" w:author="///" w:date="2021-08-05T22:03:00Z"/>
                <w:rFonts w:eastAsia="SimSun"/>
                <w:lang w:eastAsia="en-US"/>
              </w:rPr>
            </w:pPr>
            <w:ins w:id="72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2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4AFCB9E" w14:textId="718D68A6" w:rsidR="00324FC2" w:rsidRPr="007E23A1" w:rsidRDefault="00324FC2" w:rsidP="00324FC2">
            <w:pPr>
              <w:pStyle w:val="TAC"/>
              <w:rPr>
                <w:ins w:id="726" w:author="///" w:date="2021-08-05T22:03:00Z"/>
                <w:rFonts w:eastAsia="SimSun"/>
                <w:lang w:eastAsia="en-US"/>
              </w:rPr>
            </w:pPr>
            <w:ins w:id="72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2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2331DB" w14:textId="3D644FCD" w:rsidR="00324FC2" w:rsidRPr="007E23A1" w:rsidRDefault="00324FC2" w:rsidP="00324FC2">
            <w:pPr>
              <w:pStyle w:val="TAC"/>
              <w:rPr>
                <w:ins w:id="729" w:author="///" w:date="2021-08-05T22:03:00Z"/>
                <w:rFonts w:eastAsia="SimSun"/>
                <w:highlight w:val="yellow"/>
                <w:lang w:eastAsia="en-US"/>
              </w:rPr>
            </w:pPr>
            <w:ins w:id="730" w:author="///" w:date="2021-08-06T00:11:00Z">
              <w:r>
                <w:rPr>
                  <w:rFonts w:ascii="Calibri" w:hAnsi="Calibri"/>
                  <w:sz w:val="22"/>
                  <w:szCs w:val="22"/>
                </w:rPr>
                <w:t>25.5-TT</w:t>
              </w:r>
            </w:ins>
          </w:p>
        </w:tc>
      </w:tr>
      <w:tr w:rsidR="00324FC2" w:rsidRPr="007E23A1" w14:paraId="652EE96F" w14:textId="77777777" w:rsidTr="00454708">
        <w:tblPrEx>
          <w:tblW w:w="9998" w:type="dxa"/>
          <w:tblInd w:w="-5" w:type="dxa"/>
          <w:tblCellMar>
            <w:left w:w="70" w:type="dxa"/>
            <w:right w:w="70" w:type="dxa"/>
          </w:tblCellMar>
          <w:tblPrExChange w:id="731" w:author="///" w:date="2021-08-06T00:11:00Z">
            <w:tblPrEx>
              <w:tblW w:w="9998" w:type="dxa"/>
              <w:tblInd w:w="-5" w:type="dxa"/>
              <w:tblCellMar>
                <w:left w:w="70" w:type="dxa"/>
                <w:right w:w="70" w:type="dxa"/>
              </w:tblCellMar>
            </w:tblPrEx>
          </w:tblPrExChange>
        </w:tblPrEx>
        <w:trPr>
          <w:trHeight w:val="149"/>
          <w:ins w:id="732" w:author="///" w:date="2021-08-05T22:03:00Z"/>
          <w:trPrChange w:id="733"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3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143982" w14:textId="77777777" w:rsidR="00324FC2" w:rsidRPr="007E23A1" w:rsidRDefault="00324FC2" w:rsidP="00324FC2">
            <w:pPr>
              <w:pStyle w:val="TAC"/>
              <w:rPr>
                <w:ins w:id="735" w:author="///" w:date="2021-08-05T22:03:00Z"/>
                <w:rFonts w:eastAsia="SimSun"/>
                <w:lang w:eastAsia="en-US"/>
              </w:rPr>
            </w:pPr>
            <w:ins w:id="736" w:author="///" w:date="2021-08-05T22:03:00Z">
              <w:r w:rsidRPr="007E23A1">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Change w:id="73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7EF0BB6" w14:textId="23F30824" w:rsidR="00324FC2" w:rsidRPr="007E23A1" w:rsidRDefault="00324FC2" w:rsidP="00324FC2">
            <w:pPr>
              <w:pStyle w:val="TAC"/>
              <w:rPr>
                <w:ins w:id="738" w:author="///" w:date="2021-08-05T22:03:00Z"/>
                <w:rFonts w:eastAsia="SimSun"/>
                <w:lang w:eastAsia="en-US"/>
              </w:rPr>
            </w:pPr>
            <w:ins w:id="73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13D02" w14:textId="4492B8FC" w:rsidR="00324FC2" w:rsidRPr="007E23A1" w:rsidRDefault="00324FC2" w:rsidP="00324FC2">
            <w:pPr>
              <w:pStyle w:val="TAC"/>
              <w:rPr>
                <w:ins w:id="741" w:author="///" w:date="2021-08-05T22:03:00Z"/>
                <w:rFonts w:eastAsia="SimSun"/>
                <w:lang w:eastAsia="en-US"/>
              </w:rPr>
            </w:pPr>
            <w:ins w:id="742"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E1AD1" w14:textId="6E89E325" w:rsidR="00324FC2" w:rsidRPr="007E23A1" w:rsidRDefault="00324FC2" w:rsidP="00324FC2">
            <w:pPr>
              <w:pStyle w:val="TAC"/>
              <w:rPr>
                <w:ins w:id="744" w:author="///" w:date="2021-08-05T22:03:00Z"/>
                <w:rFonts w:eastAsia="SimSun"/>
                <w:lang w:eastAsia="en-US"/>
              </w:rPr>
            </w:pPr>
            <w:ins w:id="745"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9A65" w14:textId="256CA4F8" w:rsidR="00324FC2" w:rsidRPr="007E23A1" w:rsidRDefault="00324FC2" w:rsidP="00324FC2">
            <w:pPr>
              <w:pStyle w:val="TAC"/>
              <w:rPr>
                <w:ins w:id="747" w:author="///" w:date="2021-08-05T22:03:00Z"/>
                <w:rFonts w:eastAsia="SimSun"/>
                <w:lang w:eastAsia="en-US"/>
              </w:rPr>
            </w:pPr>
            <w:ins w:id="748"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ADFB3" w14:textId="5906C1D6" w:rsidR="00324FC2" w:rsidRPr="007E23A1" w:rsidRDefault="00324FC2" w:rsidP="00324FC2">
            <w:pPr>
              <w:pStyle w:val="TAC"/>
              <w:rPr>
                <w:ins w:id="750" w:author="///" w:date="2021-08-05T22:03:00Z"/>
                <w:rFonts w:eastAsia="SimSun"/>
                <w:lang w:eastAsia="en-US"/>
              </w:rPr>
            </w:pPr>
            <w:ins w:id="751"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482B0" w14:textId="0820E24B" w:rsidR="00324FC2" w:rsidRPr="007E23A1" w:rsidRDefault="00324FC2" w:rsidP="00324FC2">
            <w:pPr>
              <w:pStyle w:val="TAC"/>
              <w:rPr>
                <w:ins w:id="753" w:author="///" w:date="2021-08-05T22:03:00Z"/>
                <w:rFonts w:eastAsia="SimSun"/>
                <w:lang w:eastAsia="en-US"/>
              </w:rPr>
            </w:pPr>
            <w:ins w:id="75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5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F6574E" w14:textId="499E906D" w:rsidR="00324FC2" w:rsidRPr="007E23A1" w:rsidRDefault="00324FC2" w:rsidP="00324FC2">
            <w:pPr>
              <w:pStyle w:val="TAC"/>
              <w:rPr>
                <w:ins w:id="756" w:author="///" w:date="2021-08-05T22:03:00Z"/>
                <w:rFonts w:eastAsia="SimSun"/>
                <w:lang w:eastAsia="en-US"/>
              </w:rPr>
            </w:pPr>
            <w:ins w:id="75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5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801C1D" w14:textId="1991A591" w:rsidR="00324FC2" w:rsidRPr="007E23A1" w:rsidRDefault="00324FC2" w:rsidP="00324FC2">
            <w:pPr>
              <w:pStyle w:val="TAC"/>
              <w:rPr>
                <w:ins w:id="759" w:author="///" w:date="2021-08-05T22:03:00Z"/>
                <w:rFonts w:eastAsia="SimSun"/>
                <w:lang w:eastAsia="en-US"/>
              </w:rPr>
            </w:pPr>
            <w:ins w:id="76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6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C330AC" w14:textId="495BDE19" w:rsidR="00324FC2" w:rsidRPr="007E23A1" w:rsidRDefault="00324FC2" w:rsidP="00324FC2">
            <w:pPr>
              <w:pStyle w:val="TAC"/>
              <w:rPr>
                <w:ins w:id="762" w:author="///" w:date="2021-08-05T22:03:00Z"/>
                <w:rFonts w:eastAsia="SimSun"/>
                <w:highlight w:val="yellow"/>
                <w:lang w:eastAsia="en-US"/>
              </w:rPr>
            </w:pPr>
            <w:ins w:id="763" w:author="///" w:date="2021-08-06T00:11:00Z">
              <w:r>
                <w:rPr>
                  <w:rFonts w:ascii="Calibri" w:hAnsi="Calibri"/>
                  <w:sz w:val="22"/>
                  <w:szCs w:val="22"/>
                </w:rPr>
                <w:t>23.5-TT</w:t>
              </w:r>
            </w:ins>
          </w:p>
        </w:tc>
      </w:tr>
      <w:tr w:rsidR="00324FC2" w:rsidRPr="007E23A1" w14:paraId="3CCC0F34" w14:textId="77777777" w:rsidTr="00454708">
        <w:tblPrEx>
          <w:tblW w:w="9998" w:type="dxa"/>
          <w:tblInd w:w="-5" w:type="dxa"/>
          <w:tblCellMar>
            <w:left w:w="70" w:type="dxa"/>
            <w:right w:w="70" w:type="dxa"/>
          </w:tblCellMar>
          <w:tblPrExChange w:id="764" w:author="///" w:date="2021-08-06T00:11:00Z">
            <w:tblPrEx>
              <w:tblW w:w="9998" w:type="dxa"/>
              <w:tblInd w:w="-5" w:type="dxa"/>
              <w:tblCellMar>
                <w:left w:w="70" w:type="dxa"/>
                <w:right w:w="70" w:type="dxa"/>
              </w:tblCellMar>
            </w:tblPrEx>
          </w:tblPrExChange>
        </w:tblPrEx>
        <w:trPr>
          <w:trHeight w:val="149"/>
          <w:ins w:id="765" w:author="///" w:date="2021-08-05T22:03:00Z"/>
          <w:trPrChange w:id="76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6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E34F2" w14:textId="77777777" w:rsidR="00324FC2" w:rsidRPr="007E23A1" w:rsidRDefault="00324FC2" w:rsidP="00324FC2">
            <w:pPr>
              <w:pStyle w:val="TAC"/>
              <w:rPr>
                <w:ins w:id="768" w:author="///" w:date="2021-08-05T22:03:00Z"/>
                <w:rFonts w:eastAsia="SimSun"/>
                <w:lang w:eastAsia="en-US"/>
              </w:rPr>
            </w:pPr>
            <w:ins w:id="769" w:author="///" w:date="2021-08-05T22:03:00Z">
              <w:r w:rsidRPr="007E23A1">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Change w:id="77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301F7CA" w14:textId="73534679" w:rsidR="00324FC2" w:rsidRPr="007E23A1" w:rsidRDefault="00324FC2" w:rsidP="00324FC2">
            <w:pPr>
              <w:pStyle w:val="TAC"/>
              <w:rPr>
                <w:ins w:id="771" w:author="///" w:date="2021-08-05T22:03:00Z"/>
                <w:rFonts w:eastAsia="SimSun"/>
                <w:lang w:eastAsia="en-US"/>
              </w:rPr>
            </w:pPr>
            <w:ins w:id="77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7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BCBFC" w14:textId="56757B85" w:rsidR="00324FC2" w:rsidRPr="007E23A1" w:rsidRDefault="00324FC2" w:rsidP="00324FC2">
            <w:pPr>
              <w:pStyle w:val="TAC"/>
              <w:rPr>
                <w:ins w:id="774" w:author="///" w:date="2021-08-05T22:03:00Z"/>
                <w:rFonts w:eastAsia="SimSun"/>
                <w:lang w:eastAsia="en-US"/>
              </w:rPr>
            </w:pPr>
            <w:ins w:id="775"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D66F4" w14:textId="36536FBB" w:rsidR="00324FC2" w:rsidRPr="007E23A1" w:rsidRDefault="00324FC2" w:rsidP="00324FC2">
            <w:pPr>
              <w:pStyle w:val="TAC"/>
              <w:rPr>
                <w:ins w:id="777" w:author="///" w:date="2021-08-05T22:03:00Z"/>
                <w:rFonts w:eastAsia="SimSun"/>
                <w:lang w:eastAsia="en-US"/>
              </w:rPr>
            </w:pPr>
            <w:ins w:id="778"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7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36166" w14:textId="1A22B828" w:rsidR="00324FC2" w:rsidRPr="007E23A1" w:rsidRDefault="00324FC2" w:rsidP="00324FC2">
            <w:pPr>
              <w:pStyle w:val="TAC"/>
              <w:rPr>
                <w:ins w:id="780" w:author="///" w:date="2021-08-05T22:03:00Z"/>
                <w:rFonts w:eastAsia="SimSun"/>
                <w:lang w:eastAsia="en-US"/>
              </w:rPr>
            </w:pPr>
            <w:ins w:id="781"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C8030" w14:textId="2A9CCF84" w:rsidR="00324FC2" w:rsidRPr="007E23A1" w:rsidRDefault="00324FC2" w:rsidP="00324FC2">
            <w:pPr>
              <w:pStyle w:val="TAC"/>
              <w:rPr>
                <w:ins w:id="783" w:author="///" w:date="2021-08-05T22:03:00Z"/>
                <w:rFonts w:eastAsia="SimSun"/>
                <w:lang w:eastAsia="en-US"/>
              </w:rPr>
            </w:pPr>
            <w:ins w:id="784"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E8E45" w14:textId="7550EA48" w:rsidR="00324FC2" w:rsidRPr="007E23A1" w:rsidRDefault="00324FC2" w:rsidP="00324FC2">
            <w:pPr>
              <w:pStyle w:val="TAC"/>
              <w:rPr>
                <w:ins w:id="786" w:author="///" w:date="2021-08-05T22:03:00Z"/>
                <w:rFonts w:eastAsia="SimSun"/>
                <w:lang w:eastAsia="en-US"/>
              </w:rPr>
            </w:pPr>
            <w:ins w:id="78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8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BF4EF4B" w14:textId="69A2FB90" w:rsidR="00324FC2" w:rsidRPr="007E23A1" w:rsidRDefault="00324FC2" w:rsidP="00324FC2">
            <w:pPr>
              <w:pStyle w:val="TAC"/>
              <w:rPr>
                <w:ins w:id="789" w:author="///" w:date="2021-08-05T22:03:00Z"/>
                <w:rFonts w:eastAsia="SimSun"/>
                <w:lang w:eastAsia="en-US"/>
              </w:rPr>
            </w:pPr>
            <w:ins w:id="79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9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E8CDE66" w14:textId="20E8DC65" w:rsidR="00324FC2" w:rsidRPr="007E23A1" w:rsidRDefault="00324FC2" w:rsidP="00324FC2">
            <w:pPr>
              <w:pStyle w:val="TAC"/>
              <w:rPr>
                <w:ins w:id="792" w:author="///" w:date="2021-08-05T22:03:00Z"/>
                <w:rFonts w:eastAsia="SimSun"/>
                <w:lang w:eastAsia="en-US"/>
              </w:rPr>
            </w:pPr>
            <w:ins w:id="79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9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3CB3D7" w14:textId="7F98AAB9" w:rsidR="00324FC2" w:rsidRPr="007E23A1" w:rsidRDefault="00324FC2" w:rsidP="00324FC2">
            <w:pPr>
              <w:pStyle w:val="TAC"/>
              <w:rPr>
                <w:ins w:id="795" w:author="///" w:date="2021-08-05T22:03:00Z"/>
                <w:rFonts w:eastAsia="SimSun"/>
                <w:highlight w:val="yellow"/>
                <w:lang w:eastAsia="en-US"/>
              </w:rPr>
            </w:pPr>
            <w:ins w:id="796" w:author="///" w:date="2021-08-06T00:11:00Z">
              <w:r>
                <w:rPr>
                  <w:rFonts w:ascii="Calibri" w:hAnsi="Calibri"/>
                  <w:sz w:val="22"/>
                  <w:szCs w:val="22"/>
                </w:rPr>
                <w:t>23.5-TT</w:t>
              </w:r>
            </w:ins>
          </w:p>
        </w:tc>
      </w:tr>
      <w:tr w:rsidR="00324FC2" w:rsidRPr="007E23A1" w14:paraId="3DEF32D0" w14:textId="77777777" w:rsidTr="00454708">
        <w:tblPrEx>
          <w:tblW w:w="9998" w:type="dxa"/>
          <w:tblInd w:w="-5" w:type="dxa"/>
          <w:tblCellMar>
            <w:left w:w="70" w:type="dxa"/>
            <w:right w:w="70" w:type="dxa"/>
          </w:tblCellMar>
          <w:tblPrExChange w:id="797" w:author="///" w:date="2021-08-06T00:11:00Z">
            <w:tblPrEx>
              <w:tblW w:w="9998" w:type="dxa"/>
              <w:tblInd w:w="-5" w:type="dxa"/>
              <w:tblCellMar>
                <w:left w:w="70" w:type="dxa"/>
                <w:right w:w="70" w:type="dxa"/>
              </w:tblCellMar>
            </w:tblPrEx>
          </w:tblPrExChange>
        </w:tblPrEx>
        <w:trPr>
          <w:trHeight w:val="149"/>
          <w:ins w:id="798" w:author="///" w:date="2021-08-05T22:03:00Z"/>
          <w:trPrChange w:id="799"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0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01E65" w14:textId="77777777" w:rsidR="00324FC2" w:rsidRPr="007E23A1" w:rsidRDefault="00324FC2" w:rsidP="00324FC2">
            <w:pPr>
              <w:pStyle w:val="TAC"/>
              <w:rPr>
                <w:ins w:id="801" w:author="///" w:date="2021-08-05T22:03:00Z"/>
                <w:rFonts w:eastAsia="SimSun"/>
                <w:lang w:eastAsia="sv-SE"/>
              </w:rPr>
            </w:pPr>
            <w:ins w:id="802" w:author="///" w:date="2021-08-05T22:03:00Z">
              <w:r w:rsidRPr="007E23A1">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Change w:id="80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74B0719" w14:textId="3EA91DB9" w:rsidR="00324FC2" w:rsidRPr="007E23A1" w:rsidRDefault="00324FC2" w:rsidP="00324FC2">
            <w:pPr>
              <w:pStyle w:val="TAC"/>
              <w:rPr>
                <w:ins w:id="804" w:author="///" w:date="2021-08-05T22:03:00Z"/>
                <w:rFonts w:eastAsia="SimSun"/>
                <w:lang w:eastAsia="en-US"/>
              </w:rPr>
            </w:pPr>
            <w:ins w:id="80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C0E0B" w14:textId="2D507B3C" w:rsidR="00324FC2" w:rsidRPr="007E23A1" w:rsidRDefault="00324FC2" w:rsidP="00324FC2">
            <w:pPr>
              <w:pStyle w:val="TAC"/>
              <w:rPr>
                <w:ins w:id="807" w:author="///" w:date="2021-08-05T22:03:00Z"/>
                <w:rFonts w:eastAsia="SimSun"/>
                <w:lang w:eastAsia="en-US"/>
              </w:rPr>
            </w:pPr>
            <w:ins w:id="808"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38C2B" w14:textId="6FD65CBC" w:rsidR="00324FC2" w:rsidRPr="007E23A1" w:rsidRDefault="00324FC2" w:rsidP="00324FC2">
            <w:pPr>
              <w:pStyle w:val="TAC"/>
              <w:rPr>
                <w:ins w:id="810" w:author="///" w:date="2021-08-05T22:03:00Z"/>
                <w:rFonts w:eastAsia="SimSun"/>
                <w:lang w:eastAsia="en-US"/>
              </w:rPr>
            </w:pPr>
            <w:ins w:id="811"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5351A" w14:textId="495049D6" w:rsidR="00324FC2" w:rsidRPr="007E23A1" w:rsidRDefault="00324FC2" w:rsidP="00324FC2">
            <w:pPr>
              <w:pStyle w:val="TAC"/>
              <w:rPr>
                <w:ins w:id="813" w:author="///" w:date="2021-08-05T22:03:00Z"/>
                <w:rFonts w:eastAsia="SimSun"/>
                <w:lang w:eastAsia="en-US"/>
              </w:rPr>
            </w:pPr>
            <w:ins w:id="814"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2D401" w14:textId="71000469" w:rsidR="00324FC2" w:rsidRPr="007E23A1" w:rsidRDefault="00324FC2" w:rsidP="00324FC2">
            <w:pPr>
              <w:pStyle w:val="TAC"/>
              <w:rPr>
                <w:ins w:id="816" w:author="///" w:date="2021-08-05T22:03:00Z"/>
                <w:rFonts w:eastAsia="SimSun"/>
                <w:lang w:eastAsia="en-US"/>
              </w:rPr>
            </w:pPr>
            <w:ins w:id="817"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BEE9F" w14:textId="71246F98" w:rsidR="00324FC2" w:rsidRPr="007E23A1" w:rsidRDefault="00324FC2" w:rsidP="00324FC2">
            <w:pPr>
              <w:pStyle w:val="TAC"/>
              <w:rPr>
                <w:ins w:id="819" w:author="///" w:date="2021-08-05T22:03:00Z"/>
                <w:rFonts w:eastAsia="SimSun"/>
                <w:lang w:eastAsia="en-US"/>
              </w:rPr>
            </w:pPr>
            <w:ins w:id="82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2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2CE35CF" w14:textId="533D12AB" w:rsidR="00324FC2" w:rsidRPr="007E23A1" w:rsidRDefault="00324FC2" w:rsidP="00324FC2">
            <w:pPr>
              <w:pStyle w:val="TAC"/>
              <w:rPr>
                <w:ins w:id="822" w:author="///" w:date="2021-08-05T22:03:00Z"/>
                <w:rFonts w:eastAsia="SimSun"/>
                <w:lang w:eastAsia="en-US"/>
              </w:rPr>
            </w:pPr>
            <w:ins w:id="82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2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BF31D56" w14:textId="0D89E41A" w:rsidR="00324FC2" w:rsidRPr="007E23A1" w:rsidRDefault="00324FC2" w:rsidP="00324FC2">
            <w:pPr>
              <w:pStyle w:val="TAC"/>
              <w:rPr>
                <w:ins w:id="825" w:author="///" w:date="2021-08-05T22:03:00Z"/>
                <w:rFonts w:eastAsia="SimSun"/>
                <w:lang w:eastAsia="en-US"/>
              </w:rPr>
            </w:pPr>
            <w:ins w:id="82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2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B975F6" w14:textId="738A3272" w:rsidR="00324FC2" w:rsidRPr="007E23A1" w:rsidRDefault="00324FC2" w:rsidP="00324FC2">
            <w:pPr>
              <w:pStyle w:val="TAC"/>
              <w:rPr>
                <w:ins w:id="828" w:author="///" w:date="2021-08-05T22:03:00Z"/>
                <w:rFonts w:eastAsia="SimSun"/>
                <w:highlight w:val="yellow"/>
                <w:lang w:eastAsia="en-US"/>
              </w:rPr>
            </w:pPr>
            <w:ins w:id="829" w:author="///" w:date="2021-08-06T00:11:00Z">
              <w:r>
                <w:rPr>
                  <w:rFonts w:ascii="Calibri" w:hAnsi="Calibri"/>
                  <w:sz w:val="22"/>
                  <w:szCs w:val="22"/>
                </w:rPr>
                <w:t>23.5-TT</w:t>
              </w:r>
            </w:ins>
          </w:p>
        </w:tc>
      </w:tr>
      <w:tr w:rsidR="00324FC2" w:rsidRPr="007E23A1" w14:paraId="553FB32B" w14:textId="77777777" w:rsidTr="00454708">
        <w:tblPrEx>
          <w:tblW w:w="9998" w:type="dxa"/>
          <w:tblInd w:w="-5" w:type="dxa"/>
          <w:tblCellMar>
            <w:left w:w="70" w:type="dxa"/>
            <w:right w:w="70" w:type="dxa"/>
          </w:tblCellMar>
          <w:tblPrExChange w:id="830" w:author="///" w:date="2021-08-06T00:11:00Z">
            <w:tblPrEx>
              <w:tblW w:w="9998" w:type="dxa"/>
              <w:tblInd w:w="-5" w:type="dxa"/>
              <w:tblCellMar>
                <w:left w:w="70" w:type="dxa"/>
                <w:right w:w="70" w:type="dxa"/>
              </w:tblCellMar>
            </w:tblPrEx>
          </w:tblPrExChange>
        </w:tblPrEx>
        <w:trPr>
          <w:trHeight w:val="149"/>
          <w:ins w:id="831" w:author="///" w:date="2021-08-05T22:03:00Z"/>
          <w:trPrChange w:id="832"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3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7D243D" w14:textId="77777777" w:rsidR="00324FC2" w:rsidRPr="007E23A1" w:rsidRDefault="00324FC2" w:rsidP="00324FC2">
            <w:pPr>
              <w:pStyle w:val="TAC"/>
              <w:rPr>
                <w:ins w:id="834" w:author="///" w:date="2021-08-05T22:03:00Z"/>
                <w:rFonts w:eastAsia="SimSun"/>
                <w:lang w:eastAsia="en-US"/>
              </w:rPr>
            </w:pPr>
            <w:ins w:id="835" w:author="///" w:date="2021-08-05T22:03:00Z">
              <w:r w:rsidRPr="007E23A1">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Change w:id="83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7E4075D" w14:textId="74571349" w:rsidR="00324FC2" w:rsidRPr="007E23A1" w:rsidRDefault="00324FC2" w:rsidP="00324FC2">
            <w:pPr>
              <w:pStyle w:val="TAC"/>
              <w:rPr>
                <w:ins w:id="837" w:author="///" w:date="2021-08-05T22:03:00Z"/>
                <w:rFonts w:eastAsia="SimSun"/>
                <w:lang w:eastAsia="en-US"/>
              </w:rPr>
            </w:pPr>
            <w:ins w:id="83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3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B2E09" w14:textId="4ED146AD" w:rsidR="00324FC2" w:rsidRPr="007E23A1" w:rsidRDefault="00324FC2" w:rsidP="00324FC2">
            <w:pPr>
              <w:pStyle w:val="TAC"/>
              <w:rPr>
                <w:ins w:id="840" w:author="///" w:date="2021-08-05T22:03:00Z"/>
                <w:rFonts w:eastAsia="SimSun"/>
                <w:lang w:eastAsia="en-US"/>
              </w:rPr>
            </w:pPr>
            <w:ins w:id="841"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1F267" w14:textId="55FB3CFB" w:rsidR="00324FC2" w:rsidRPr="007E23A1" w:rsidRDefault="00324FC2" w:rsidP="00324FC2">
            <w:pPr>
              <w:pStyle w:val="TAC"/>
              <w:rPr>
                <w:ins w:id="843" w:author="///" w:date="2021-08-05T22:03:00Z"/>
                <w:rFonts w:eastAsia="SimSun"/>
                <w:lang w:eastAsia="en-US"/>
              </w:rPr>
            </w:pPr>
            <w:ins w:id="844"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D18CF" w14:textId="3C3EE77B" w:rsidR="00324FC2" w:rsidRPr="007E23A1" w:rsidRDefault="00324FC2" w:rsidP="00324FC2">
            <w:pPr>
              <w:pStyle w:val="TAC"/>
              <w:rPr>
                <w:ins w:id="846" w:author="///" w:date="2021-08-05T22:03:00Z"/>
                <w:rFonts w:eastAsia="SimSun"/>
                <w:lang w:eastAsia="en-US"/>
              </w:rPr>
            </w:pPr>
            <w:ins w:id="847"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D8A4C" w14:textId="30561647" w:rsidR="00324FC2" w:rsidRPr="007E23A1" w:rsidRDefault="00324FC2" w:rsidP="00324FC2">
            <w:pPr>
              <w:pStyle w:val="TAC"/>
              <w:rPr>
                <w:ins w:id="849" w:author="///" w:date="2021-08-05T22:03:00Z"/>
                <w:rFonts w:eastAsia="SimSun"/>
                <w:lang w:eastAsia="en-US"/>
              </w:rPr>
            </w:pPr>
            <w:ins w:id="850"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F824A" w14:textId="579E4F3A" w:rsidR="00324FC2" w:rsidRPr="007E23A1" w:rsidRDefault="00324FC2" w:rsidP="00324FC2">
            <w:pPr>
              <w:pStyle w:val="TAC"/>
              <w:rPr>
                <w:ins w:id="852" w:author="///" w:date="2021-08-05T22:03:00Z"/>
                <w:rFonts w:eastAsia="SimSun"/>
                <w:lang w:eastAsia="en-US"/>
              </w:rPr>
            </w:pPr>
            <w:ins w:id="85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5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363450" w14:textId="40EFE763" w:rsidR="00324FC2" w:rsidRPr="007E23A1" w:rsidRDefault="00324FC2" w:rsidP="00324FC2">
            <w:pPr>
              <w:pStyle w:val="TAC"/>
              <w:rPr>
                <w:ins w:id="855" w:author="///" w:date="2021-08-05T22:03:00Z"/>
                <w:rFonts w:eastAsia="SimSun"/>
                <w:lang w:eastAsia="en-US"/>
              </w:rPr>
            </w:pPr>
            <w:ins w:id="85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5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E81BC53" w14:textId="017235A7" w:rsidR="00324FC2" w:rsidRPr="007E23A1" w:rsidRDefault="00324FC2" w:rsidP="00324FC2">
            <w:pPr>
              <w:pStyle w:val="TAC"/>
              <w:rPr>
                <w:ins w:id="858" w:author="///" w:date="2021-08-05T22:03:00Z"/>
                <w:rFonts w:eastAsia="SimSun"/>
                <w:lang w:eastAsia="en-US"/>
              </w:rPr>
            </w:pPr>
            <w:ins w:id="85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6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229F23" w14:textId="0F88D39E" w:rsidR="00324FC2" w:rsidRPr="007E23A1" w:rsidRDefault="00324FC2" w:rsidP="00324FC2">
            <w:pPr>
              <w:pStyle w:val="TAC"/>
              <w:rPr>
                <w:ins w:id="861" w:author="///" w:date="2021-08-05T22:03:00Z"/>
                <w:rFonts w:eastAsia="SimSun"/>
                <w:highlight w:val="yellow"/>
                <w:lang w:eastAsia="en-US"/>
              </w:rPr>
            </w:pPr>
            <w:ins w:id="862" w:author="///" w:date="2021-08-06T00:11:00Z">
              <w:r>
                <w:rPr>
                  <w:rFonts w:ascii="Calibri" w:hAnsi="Calibri"/>
                  <w:sz w:val="22"/>
                  <w:szCs w:val="22"/>
                </w:rPr>
                <w:t>25-TT</w:t>
              </w:r>
            </w:ins>
          </w:p>
        </w:tc>
      </w:tr>
      <w:tr w:rsidR="00324FC2" w:rsidRPr="007E23A1" w14:paraId="16822642" w14:textId="77777777" w:rsidTr="00454708">
        <w:tblPrEx>
          <w:tblW w:w="9998" w:type="dxa"/>
          <w:tblInd w:w="-5" w:type="dxa"/>
          <w:tblCellMar>
            <w:left w:w="70" w:type="dxa"/>
            <w:right w:w="70" w:type="dxa"/>
          </w:tblCellMar>
          <w:tblPrExChange w:id="863" w:author="///" w:date="2021-08-06T00:11:00Z">
            <w:tblPrEx>
              <w:tblW w:w="9998" w:type="dxa"/>
              <w:tblInd w:w="-5" w:type="dxa"/>
              <w:tblCellMar>
                <w:left w:w="70" w:type="dxa"/>
                <w:right w:w="70" w:type="dxa"/>
              </w:tblCellMar>
            </w:tblPrEx>
          </w:tblPrExChange>
        </w:tblPrEx>
        <w:trPr>
          <w:trHeight w:val="149"/>
          <w:ins w:id="864" w:author="///" w:date="2021-08-05T22:03:00Z"/>
          <w:trPrChange w:id="865"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6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C94DF8" w14:textId="77777777" w:rsidR="00324FC2" w:rsidRPr="007E23A1" w:rsidRDefault="00324FC2" w:rsidP="00324FC2">
            <w:pPr>
              <w:pStyle w:val="TAC"/>
              <w:rPr>
                <w:ins w:id="867" w:author="///" w:date="2021-08-05T22:03:00Z"/>
                <w:rFonts w:eastAsia="SimSun"/>
                <w:lang w:eastAsia="en-US"/>
              </w:rPr>
            </w:pPr>
            <w:ins w:id="868" w:author="///" w:date="2021-08-05T22:03:00Z">
              <w:r w:rsidRPr="007E23A1">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Change w:id="86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0C0D24C" w14:textId="03D51BB7" w:rsidR="00324FC2" w:rsidRPr="007E23A1" w:rsidRDefault="00324FC2" w:rsidP="00324FC2">
            <w:pPr>
              <w:pStyle w:val="TAC"/>
              <w:rPr>
                <w:ins w:id="870" w:author="///" w:date="2021-08-05T22:03:00Z"/>
                <w:rFonts w:eastAsia="SimSun"/>
                <w:lang w:eastAsia="en-US"/>
              </w:rPr>
            </w:pPr>
            <w:ins w:id="87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7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09816" w14:textId="697090CF" w:rsidR="00324FC2" w:rsidRPr="007E23A1" w:rsidRDefault="00324FC2" w:rsidP="00324FC2">
            <w:pPr>
              <w:pStyle w:val="TAC"/>
              <w:rPr>
                <w:ins w:id="873" w:author="///" w:date="2021-08-05T22:03:00Z"/>
                <w:rFonts w:eastAsia="SimSun"/>
                <w:lang w:eastAsia="en-US"/>
              </w:rPr>
            </w:pPr>
            <w:ins w:id="874"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7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3BBC" w14:textId="52492314" w:rsidR="00324FC2" w:rsidRPr="007E23A1" w:rsidRDefault="00324FC2" w:rsidP="00324FC2">
            <w:pPr>
              <w:pStyle w:val="TAC"/>
              <w:rPr>
                <w:ins w:id="876" w:author="///" w:date="2021-08-05T22:03:00Z"/>
                <w:rFonts w:eastAsia="SimSun"/>
                <w:lang w:eastAsia="en-US"/>
              </w:rPr>
            </w:pPr>
            <w:ins w:id="877"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7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BA0E6" w14:textId="7FCAFECE" w:rsidR="00324FC2" w:rsidRPr="007E23A1" w:rsidRDefault="00324FC2" w:rsidP="00324FC2">
            <w:pPr>
              <w:pStyle w:val="TAC"/>
              <w:rPr>
                <w:ins w:id="879" w:author="///" w:date="2021-08-05T22:03:00Z"/>
                <w:rFonts w:eastAsia="SimSun"/>
                <w:lang w:eastAsia="en-US"/>
              </w:rPr>
            </w:pPr>
            <w:ins w:id="880"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8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845EF" w14:textId="35332908" w:rsidR="00324FC2" w:rsidRPr="007E23A1" w:rsidRDefault="00324FC2" w:rsidP="00324FC2">
            <w:pPr>
              <w:pStyle w:val="TAC"/>
              <w:rPr>
                <w:ins w:id="882" w:author="///" w:date="2021-08-05T22:03:00Z"/>
                <w:rFonts w:eastAsia="SimSun"/>
                <w:lang w:eastAsia="en-US"/>
              </w:rPr>
            </w:pPr>
            <w:ins w:id="883"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8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FCC60" w14:textId="2725966E" w:rsidR="00324FC2" w:rsidRPr="007E23A1" w:rsidRDefault="00324FC2" w:rsidP="00324FC2">
            <w:pPr>
              <w:pStyle w:val="TAC"/>
              <w:rPr>
                <w:ins w:id="885" w:author="///" w:date="2021-08-05T22:03:00Z"/>
                <w:rFonts w:eastAsia="SimSun"/>
                <w:lang w:eastAsia="en-US"/>
              </w:rPr>
            </w:pPr>
            <w:ins w:id="88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8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5803DBE" w14:textId="33AFA84B" w:rsidR="00324FC2" w:rsidRPr="007E23A1" w:rsidRDefault="00324FC2" w:rsidP="00324FC2">
            <w:pPr>
              <w:pStyle w:val="TAC"/>
              <w:rPr>
                <w:ins w:id="888" w:author="///" w:date="2021-08-05T22:03:00Z"/>
                <w:rFonts w:eastAsia="SimSun"/>
                <w:lang w:eastAsia="en-US"/>
              </w:rPr>
            </w:pPr>
            <w:ins w:id="88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9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3CD64B5" w14:textId="236C7250" w:rsidR="00324FC2" w:rsidRPr="007E23A1" w:rsidRDefault="00324FC2" w:rsidP="00324FC2">
            <w:pPr>
              <w:pStyle w:val="TAC"/>
              <w:rPr>
                <w:ins w:id="891" w:author="///" w:date="2021-08-05T22:03:00Z"/>
                <w:rFonts w:eastAsia="SimSun"/>
                <w:lang w:eastAsia="en-US"/>
              </w:rPr>
            </w:pPr>
            <w:ins w:id="89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9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9D66EC" w14:textId="0BEAAD69" w:rsidR="00324FC2" w:rsidRPr="007E23A1" w:rsidRDefault="00324FC2" w:rsidP="00324FC2">
            <w:pPr>
              <w:pStyle w:val="TAC"/>
              <w:rPr>
                <w:ins w:id="894" w:author="///" w:date="2021-08-05T22:03:00Z"/>
                <w:rFonts w:eastAsia="SimSun"/>
                <w:highlight w:val="yellow"/>
                <w:lang w:eastAsia="en-US"/>
              </w:rPr>
            </w:pPr>
            <w:ins w:id="895" w:author="///" w:date="2021-08-06T00:11:00Z">
              <w:r>
                <w:rPr>
                  <w:rFonts w:ascii="Calibri" w:hAnsi="Calibri"/>
                  <w:sz w:val="22"/>
                  <w:szCs w:val="22"/>
                </w:rPr>
                <w:t>25-TT</w:t>
              </w:r>
            </w:ins>
          </w:p>
        </w:tc>
      </w:tr>
      <w:tr w:rsidR="00324FC2" w:rsidRPr="007E23A1" w14:paraId="178E53FB" w14:textId="77777777" w:rsidTr="00454708">
        <w:tblPrEx>
          <w:tblW w:w="9998" w:type="dxa"/>
          <w:tblInd w:w="-5" w:type="dxa"/>
          <w:tblCellMar>
            <w:left w:w="70" w:type="dxa"/>
            <w:right w:w="70" w:type="dxa"/>
          </w:tblCellMar>
          <w:tblPrExChange w:id="896" w:author="///" w:date="2021-08-06T00:11:00Z">
            <w:tblPrEx>
              <w:tblW w:w="9998" w:type="dxa"/>
              <w:tblInd w:w="-5" w:type="dxa"/>
              <w:tblCellMar>
                <w:left w:w="70" w:type="dxa"/>
                <w:right w:w="70" w:type="dxa"/>
              </w:tblCellMar>
            </w:tblPrEx>
          </w:tblPrExChange>
        </w:tblPrEx>
        <w:trPr>
          <w:trHeight w:val="149"/>
          <w:ins w:id="897" w:author="///" w:date="2021-08-05T22:03:00Z"/>
          <w:trPrChange w:id="89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9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026023" w14:textId="77777777" w:rsidR="00324FC2" w:rsidRPr="007E23A1" w:rsidRDefault="00324FC2" w:rsidP="00324FC2">
            <w:pPr>
              <w:pStyle w:val="TAC"/>
              <w:rPr>
                <w:ins w:id="900" w:author="///" w:date="2021-08-05T22:03:00Z"/>
                <w:rFonts w:eastAsia="SimSun"/>
                <w:lang w:eastAsia="en-US"/>
              </w:rPr>
            </w:pPr>
            <w:ins w:id="901" w:author="///" w:date="2021-08-05T22:03:00Z">
              <w:r w:rsidRPr="007E23A1">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Change w:id="90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82ECDFE" w14:textId="5EDC3730" w:rsidR="00324FC2" w:rsidRPr="007E23A1" w:rsidRDefault="00324FC2" w:rsidP="00324FC2">
            <w:pPr>
              <w:pStyle w:val="TAC"/>
              <w:rPr>
                <w:ins w:id="903" w:author="///" w:date="2021-08-05T22:03:00Z"/>
                <w:rFonts w:eastAsia="SimSun"/>
                <w:lang w:eastAsia="en-US"/>
              </w:rPr>
            </w:pPr>
            <w:ins w:id="90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0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17AB6" w14:textId="0674C196" w:rsidR="00324FC2" w:rsidRPr="007E23A1" w:rsidRDefault="00324FC2" w:rsidP="00324FC2">
            <w:pPr>
              <w:pStyle w:val="TAC"/>
              <w:rPr>
                <w:ins w:id="906" w:author="///" w:date="2021-08-05T22:03:00Z"/>
                <w:rFonts w:eastAsia="SimSun"/>
                <w:lang w:eastAsia="en-US"/>
              </w:rPr>
            </w:pPr>
            <w:ins w:id="907"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0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D9878" w14:textId="71E9E81C" w:rsidR="00324FC2" w:rsidRPr="007E23A1" w:rsidRDefault="00324FC2" w:rsidP="00324FC2">
            <w:pPr>
              <w:pStyle w:val="TAC"/>
              <w:rPr>
                <w:ins w:id="909" w:author="///" w:date="2021-08-05T22:03:00Z"/>
                <w:rFonts w:eastAsia="SimSun"/>
                <w:lang w:eastAsia="en-US"/>
              </w:rPr>
            </w:pPr>
            <w:ins w:id="910"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334" w14:textId="344E624C" w:rsidR="00324FC2" w:rsidRPr="007E23A1" w:rsidRDefault="00324FC2" w:rsidP="00324FC2">
            <w:pPr>
              <w:pStyle w:val="TAC"/>
              <w:rPr>
                <w:ins w:id="912" w:author="///" w:date="2021-08-05T22:03:00Z"/>
                <w:rFonts w:eastAsia="SimSun"/>
                <w:lang w:eastAsia="en-US"/>
              </w:rPr>
            </w:pPr>
            <w:ins w:id="913"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1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0830B" w14:textId="1AC7FDFA" w:rsidR="00324FC2" w:rsidRPr="007E23A1" w:rsidRDefault="00324FC2" w:rsidP="00324FC2">
            <w:pPr>
              <w:pStyle w:val="TAC"/>
              <w:rPr>
                <w:ins w:id="915" w:author="///" w:date="2021-08-05T22:03:00Z"/>
                <w:rFonts w:eastAsia="SimSun"/>
                <w:lang w:eastAsia="en-US"/>
              </w:rPr>
            </w:pPr>
            <w:ins w:id="916"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1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FE59C" w14:textId="6002A945" w:rsidR="00324FC2" w:rsidRPr="007E23A1" w:rsidRDefault="00324FC2" w:rsidP="00324FC2">
            <w:pPr>
              <w:pStyle w:val="TAC"/>
              <w:rPr>
                <w:ins w:id="918" w:author="///" w:date="2021-08-05T22:03:00Z"/>
                <w:rFonts w:eastAsia="SimSun"/>
                <w:lang w:eastAsia="en-US"/>
              </w:rPr>
            </w:pPr>
            <w:ins w:id="91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2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6185662" w14:textId="54BA09E4" w:rsidR="00324FC2" w:rsidRPr="007E23A1" w:rsidRDefault="00324FC2" w:rsidP="00324FC2">
            <w:pPr>
              <w:pStyle w:val="TAC"/>
              <w:rPr>
                <w:ins w:id="921" w:author="///" w:date="2021-08-05T22:03:00Z"/>
                <w:rFonts w:eastAsia="SimSun"/>
                <w:lang w:eastAsia="en-US"/>
              </w:rPr>
            </w:pPr>
            <w:ins w:id="92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2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EB6B6BB" w14:textId="0C550D9D" w:rsidR="00324FC2" w:rsidRPr="007E23A1" w:rsidRDefault="00324FC2" w:rsidP="00324FC2">
            <w:pPr>
              <w:pStyle w:val="TAC"/>
              <w:rPr>
                <w:ins w:id="924" w:author="///" w:date="2021-08-05T22:03:00Z"/>
                <w:rFonts w:eastAsia="SimSun"/>
                <w:lang w:eastAsia="en-US"/>
              </w:rPr>
            </w:pPr>
            <w:ins w:id="92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2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8D0890" w14:textId="065990B8" w:rsidR="00324FC2" w:rsidRPr="007E23A1" w:rsidRDefault="00324FC2" w:rsidP="00324FC2">
            <w:pPr>
              <w:pStyle w:val="TAC"/>
              <w:rPr>
                <w:ins w:id="927" w:author="///" w:date="2021-08-05T22:03:00Z"/>
                <w:rFonts w:eastAsia="SimSun"/>
                <w:highlight w:val="yellow"/>
                <w:lang w:eastAsia="en-US"/>
              </w:rPr>
            </w:pPr>
            <w:ins w:id="928" w:author="///" w:date="2021-08-06T00:11:00Z">
              <w:r>
                <w:rPr>
                  <w:rFonts w:ascii="Calibri" w:hAnsi="Calibri"/>
                  <w:sz w:val="22"/>
                  <w:szCs w:val="22"/>
                </w:rPr>
                <w:t>25-TT</w:t>
              </w:r>
            </w:ins>
          </w:p>
        </w:tc>
      </w:tr>
      <w:tr w:rsidR="00324FC2" w:rsidRPr="007E23A1" w14:paraId="430D1BB2" w14:textId="77777777" w:rsidTr="00454708">
        <w:tblPrEx>
          <w:tblW w:w="9998" w:type="dxa"/>
          <w:tblInd w:w="-5" w:type="dxa"/>
          <w:tblCellMar>
            <w:left w:w="70" w:type="dxa"/>
            <w:right w:w="70" w:type="dxa"/>
          </w:tblCellMar>
          <w:tblPrExChange w:id="929" w:author="///" w:date="2021-08-06T00:11:00Z">
            <w:tblPrEx>
              <w:tblW w:w="9998" w:type="dxa"/>
              <w:tblInd w:w="-5" w:type="dxa"/>
              <w:tblCellMar>
                <w:left w:w="70" w:type="dxa"/>
                <w:right w:w="70" w:type="dxa"/>
              </w:tblCellMar>
            </w:tblPrEx>
          </w:tblPrExChange>
        </w:tblPrEx>
        <w:trPr>
          <w:trHeight w:val="149"/>
          <w:ins w:id="930" w:author="///" w:date="2021-08-05T22:03:00Z"/>
          <w:trPrChange w:id="93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3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388B97" w14:textId="77777777" w:rsidR="00324FC2" w:rsidRPr="007E23A1" w:rsidRDefault="00324FC2" w:rsidP="00324FC2">
            <w:pPr>
              <w:pStyle w:val="TAC"/>
              <w:rPr>
                <w:ins w:id="933" w:author="///" w:date="2021-08-05T22:03:00Z"/>
                <w:rFonts w:eastAsia="SimSun"/>
                <w:lang w:eastAsia="en-US"/>
              </w:rPr>
            </w:pPr>
            <w:ins w:id="934" w:author="///" w:date="2021-08-05T22:03:00Z">
              <w:r w:rsidRPr="007E23A1">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Change w:id="93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64FFDAA" w14:textId="7C67D47D" w:rsidR="00324FC2" w:rsidRPr="007E23A1" w:rsidRDefault="00324FC2" w:rsidP="00324FC2">
            <w:pPr>
              <w:pStyle w:val="TAC"/>
              <w:rPr>
                <w:ins w:id="936" w:author="///" w:date="2021-08-05T22:03:00Z"/>
                <w:rFonts w:eastAsia="SimSun"/>
                <w:lang w:eastAsia="en-US"/>
              </w:rPr>
            </w:pPr>
            <w:ins w:id="93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3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34C7B" w14:textId="293DC0D3" w:rsidR="00324FC2" w:rsidRPr="007E23A1" w:rsidRDefault="00324FC2" w:rsidP="00324FC2">
            <w:pPr>
              <w:pStyle w:val="TAC"/>
              <w:rPr>
                <w:ins w:id="939" w:author="///" w:date="2021-08-05T22:03:00Z"/>
                <w:rFonts w:eastAsia="SimSun"/>
                <w:lang w:eastAsia="en-US"/>
              </w:rPr>
            </w:pPr>
            <w:ins w:id="940"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4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9EFE9" w14:textId="4B47B779" w:rsidR="00324FC2" w:rsidRPr="007E23A1" w:rsidRDefault="00324FC2" w:rsidP="00324FC2">
            <w:pPr>
              <w:pStyle w:val="TAC"/>
              <w:rPr>
                <w:ins w:id="942" w:author="///" w:date="2021-08-05T22:03:00Z"/>
                <w:rFonts w:eastAsia="SimSun"/>
                <w:lang w:eastAsia="en-US"/>
              </w:rPr>
            </w:pPr>
            <w:ins w:id="943"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4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5A6C4" w14:textId="24F8A335" w:rsidR="00324FC2" w:rsidRPr="007E23A1" w:rsidRDefault="00324FC2" w:rsidP="00324FC2">
            <w:pPr>
              <w:pStyle w:val="TAC"/>
              <w:rPr>
                <w:ins w:id="945" w:author="///" w:date="2021-08-05T22:03:00Z"/>
                <w:rFonts w:eastAsia="SimSun"/>
                <w:lang w:eastAsia="en-US"/>
              </w:rPr>
            </w:pPr>
            <w:ins w:id="946"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4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BA755" w14:textId="37897B5B" w:rsidR="00324FC2" w:rsidRPr="007E23A1" w:rsidRDefault="00324FC2" w:rsidP="00324FC2">
            <w:pPr>
              <w:pStyle w:val="TAC"/>
              <w:rPr>
                <w:ins w:id="948" w:author="///" w:date="2021-08-05T22:03:00Z"/>
                <w:rFonts w:eastAsia="SimSun"/>
                <w:lang w:eastAsia="en-US"/>
              </w:rPr>
            </w:pPr>
            <w:ins w:id="949"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5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F6B13" w14:textId="3FEBBFC4" w:rsidR="00324FC2" w:rsidRPr="007E23A1" w:rsidRDefault="00324FC2" w:rsidP="00324FC2">
            <w:pPr>
              <w:pStyle w:val="TAC"/>
              <w:rPr>
                <w:ins w:id="951" w:author="///" w:date="2021-08-05T22:03:00Z"/>
                <w:rFonts w:eastAsia="SimSun"/>
                <w:lang w:eastAsia="en-US"/>
              </w:rPr>
            </w:pPr>
            <w:ins w:id="95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5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B3BBA34" w14:textId="7850C230" w:rsidR="00324FC2" w:rsidRPr="007E23A1" w:rsidRDefault="00324FC2" w:rsidP="00324FC2">
            <w:pPr>
              <w:pStyle w:val="TAC"/>
              <w:rPr>
                <w:ins w:id="954" w:author="///" w:date="2021-08-05T22:03:00Z"/>
                <w:rFonts w:eastAsia="SimSun"/>
                <w:lang w:eastAsia="en-US"/>
              </w:rPr>
            </w:pPr>
            <w:ins w:id="95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5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D6331EF" w14:textId="4197F00A" w:rsidR="00324FC2" w:rsidRPr="007E23A1" w:rsidRDefault="00324FC2" w:rsidP="00324FC2">
            <w:pPr>
              <w:pStyle w:val="TAC"/>
              <w:rPr>
                <w:ins w:id="957" w:author="///" w:date="2021-08-05T22:03:00Z"/>
                <w:rFonts w:eastAsia="SimSun"/>
                <w:lang w:eastAsia="en-US"/>
              </w:rPr>
            </w:pPr>
            <w:ins w:id="95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5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7F7DE1" w14:textId="4A073B29" w:rsidR="00324FC2" w:rsidRPr="007E23A1" w:rsidRDefault="00324FC2" w:rsidP="00324FC2">
            <w:pPr>
              <w:pStyle w:val="TAC"/>
              <w:rPr>
                <w:ins w:id="960" w:author="///" w:date="2021-08-05T22:03:00Z"/>
                <w:rFonts w:eastAsia="SimSun"/>
                <w:highlight w:val="yellow"/>
                <w:lang w:eastAsia="en-US"/>
              </w:rPr>
            </w:pPr>
            <w:ins w:id="961" w:author="///" w:date="2021-08-06T00:11:00Z">
              <w:r>
                <w:rPr>
                  <w:rFonts w:ascii="Calibri" w:hAnsi="Calibri"/>
                  <w:sz w:val="22"/>
                  <w:szCs w:val="22"/>
                </w:rPr>
                <w:t>25-TT</w:t>
              </w:r>
            </w:ins>
          </w:p>
        </w:tc>
      </w:tr>
      <w:tr w:rsidR="00324FC2" w:rsidRPr="007E23A1" w14:paraId="6482B9A1" w14:textId="77777777" w:rsidTr="00454708">
        <w:tblPrEx>
          <w:tblW w:w="9998" w:type="dxa"/>
          <w:tblInd w:w="-5" w:type="dxa"/>
          <w:tblCellMar>
            <w:left w:w="70" w:type="dxa"/>
            <w:right w:w="70" w:type="dxa"/>
          </w:tblCellMar>
          <w:tblPrExChange w:id="962" w:author="///" w:date="2021-08-06T00:11:00Z">
            <w:tblPrEx>
              <w:tblW w:w="9998" w:type="dxa"/>
              <w:tblInd w:w="-5" w:type="dxa"/>
              <w:tblCellMar>
                <w:left w:w="70" w:type="dxa"/>
                <w:right w:w="70" w:type="dxa"/>
              </w:tblCellMar>
            </w:tblPrEx>
          </w:tblPrExChange>
        </w:tblPrEx>
        <w:trPr>
          <w:trHeight w:val="149"/>
          <w:ins w:id="963" w:author="///" w:date="2021-08-05T22:03:00Z"/>
          <w:trPrChange w:id="96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6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EC5859" w14:textId="77777777" w:rsidR="00324FC2" w:rsidRPr="007E23A1" w:rsidRDefault="00324FC2" w:rsidP="00324FC2">
            <w:pPr>
              <w:pStyle w:val="TAC"/>
              <w:rPr>
                <w:ins w:id="966" w:author="///" w:date="2021-08-05T22:03:00Z"/>
                <w:rFonts w:eastAsia="SimSun"/>
                <w:lang w:eastAsia="en-US"/>
              </w:rPr>
            </w:pPr>
            <w:ins w:id="967" w:author="///" w:date="2021-08-05T22:03:00Z">
              <w:r w:rsidRPr="007E23A1">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Change w:id="96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E06429F" w14:textId="3C1CACB2" w:rsidR="00324FC2" w:rsidRPr="007E23A1" w:rsidRDefault="00324FC2" w:rsidP="00324FC2">
            <w:pPr>
              <w:pStyle w:val="TAC"/>
              <w:rPr>
                <w:ins w:id="969" w:author="///" w:date="2021-08-05T22:03:00Z"/>
                <w:rFonts w:eastAsia="SimSun"/>
                <w:lang w:eastAsia="en-US"/>
              </w:rPr>
            </w:pPr>
            <w:ins w:id="97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7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6A401" w14:textId="08129E36" w:rsidR="00324FC2" w:rsidRPr="007E23A1" w:rsidRDefault="00324FC2" w:rsidP="00324FC2">
            <w:pPr>
              <w:pStyle w:val="TAC"/>
              <w:rPr>
                <w:ins w:id="972" w:author="///" w:date="2021-08-05T22:03:00Z"/>
                <w:rFonts w:eastAsia="SimSun"/>
                <w:lang w:eastAsia="en-US"/>
              </w:rPr>
            </w:pPr>
            <w:ins w:id="973"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7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E96D4" w14:textId="7F54B3C4" w:rsidR="00324FC2" w:rsidRPr="007E23A1" w:rsidRDefault="00324FC2" w:rsidP="00324FC2">
            <w:pPr>
              <w:pStyle w:val="TAC"/>
              <w:rPr>
                <w:ins w:id="975" w:author="///" w:date="2021-08-05T22:03:00Z"/>
                <w:rFonts w:eastAsia="SimSun"/>
                <w:lang w:eastAsia="en-US"/>
              </w:rPr>
            </w:pPr>
            <w:ins w:id="976"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CFC09" w14:textId="5225B6D2" w:rsidR="00324FC2" w:rsidRPr="007E23A1" w:rsidRDefault="00324FC2" w:rsidP="00324FC2">
            <w:pPr>
              <w:pStyle w:val="TAC"/>
              <w:rPr>
                <w:ins w:id="978" w:author="///" w:date="2021-08-05T22:03:00Z"/>
                <w:rFonts w:eastAsia="SimSun"/>
                <w:lang w:eastAsia="en-US"/>
              </w:rPr>
            </w:pPr>
            <w:ins w:id="979"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8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DC7E0" w14:textId="30BBA35E" w:rsidR="00324FC2" w:rsidRPr="007E23A1" w:rsidRDefault="00324FC2" w:rsidP="00324FC2">
            <w:pPr>
              <w:pStyle w:val="TAC"/>
              <w:rPr>
                <w:ins w:id="981" w:author="///" w:date="2021-08-05T22:03:00Z"/>
                <w:rFonts w:eastAsia="SimSun"/>
                <w:lang w:eastAsia="en-US"/>
              </w:rPr>
            </w:pPr>
            <w:ins w:id="982"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8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9B7B6" w14:textId="57FAADCB" w:rsidR="00324FC2" w:rsidRPr="007E23A1" w:rsidRDefault="00324FC2" w:rsidP="00324FC2">
            <w:pPr>
              <w:pStyle w:val="TAC"/>
              <w:rPr>
                <w:ins w:id="984" w:author="///" w:date="2021-08-05T22:03:00Z"/>
                <w:rFonts w:eastAsia="SimSun"/>
                <w:lang w:eastAsia="en-US"/>
              </w:rPr>
            </w:pPr>
            <w:ins w:id="98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8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7189AB10" w14:textId="1F05EDC5" w:rsidR="00324FC2" w:rsidRPr="007E23A1" w:rsidRDefault="00324FC2" w:rsidP="00324FC2">
            <w:pPr>
              <w:pStyle w:val="TAC"/>
              <w:rPr>
                <w:ins w:id="987" w:author="///" w:date="2021-08-05T22:03:00Z"/>
                <w:rFonts w:eastAsia="SimSun"/>
                <w:lang w:eastAsia="en-US"/>
              </w:rPr>
            </w:pPr>
            <w:ins w:id="98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8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9747F05" w14:textId="4E69AB6C" w:rsidR="00324FC2" w:rsidRPr="007E23A1" w:rsidRDefault="00324FC2" w:rsidP="00324FC2">
            <w:pPr>
              <w:pStyle w:val="TAC"/>
              <w:rPr>
                <w:ins w:id="990" w:author="///" w:date="2021-08-05T22:03:00Z"/>
                <w:rFonts w:eastAsia="SimSun"/>
                <w:lang w:eastAsia="en-US"/>
              </w:rPr>
            </w:pPr>
            <w:ins w:id="99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9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39C68D" w14:textId="701950B0" w:rsidR="00324FC2" w:rsidRPr="007E23A1" w:rsidRDefault="00324FC2" w:rsidP="00324FC2">
            <w:pPr>
              <w:pStyle w:val="TAC"/>
              <w:rPr>
                <w:ins w:id="993" w:author="///" w:date="2021-08-05T22:03:00Z"/>
                <w:rFonts w:eastAsia="SimSun"/>
                <w:highlight w:val="yellow"/>
                <w:lang w:eastAsia="en-US"/>
              </w:rPr>
            </w:pPr>
            <w:ins w:id="994" w:author="///" w:date="2021-08-06T00:11:00Z">
              <w:r>
                <w:rPr>
                  <w:rFonts w:ascii="Calibri" w:hAnsi="Calibri"/>
                  <w:sz w:val="22"/>
                  <w:szCs w:val="22"/>
                </w:rPr>
                <w:t>25-TT</w:t>
              </w:r>
            </w:ins>
          </w:p>
        </w:tc>
      </w:tr>
      <w:tr w:rsidR="00324FC2" w:rsidRPr="007E23A1" w14:paraId="1E21232D" w14:textId="77777777" w:rsidTr="00454708">
        <w:tblPrEx>
          <w:tblW w:w="9998" w:type="dxa"/>
          <w:tblInd w:w="-5" w:type="dxa"/>
          <w:tblCellMar>
            <w:left w:w="70" w:type="dxa"/>
            <w:right w:w="70" w:type="dxa"/>
          </w:tblCellMar>
          <w:tblPrExChange w:id="995" w:author="///" w:date="2021-08-06T00:11:00Z">
            <w:tblPrEx>
              <w:tblW w:w="9998" w:type="dxa"/>
              <w:tblInd w:w="-5" w:type="dxa"/>
              <w:tblCellMar>
                <w:left w:w="70" w:type="dxa"/>
                <w:right w:w="70" w:type="dxa"/>
              </w:tblCellMar>
            </w:tblPrEx>
          </w:tblPrExChange>
        </w:tblPrEx>
        <w:trPr>
          <w:trHeight w:val="149"/>
          <w:ins w:id="996" w:author="///" w:date="2021-08-05T22:03:00Z"/>
          <w:trPrChange w:id="997"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9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184E5A" w14:textId="77777777" w:rsidR="00324FC2" w:rsidRPr="007E23A1" w:rsidRDefault="00324FC2" w:rsidP="00324FC2">
            <w:pPr>
              <w:pStyle w:val="TAC"/>
              <w:rPr>
                <w:ins w:id="999" w:author="///" w:date="2021-08-05T22:03:00Z"/>
                <w:rFonts w:eastAsia="SimSun"/>
                <w:lang w:eastAsia="en-US"/>
              </w:rPr>
            </w:pPr>
            <w:ins w:id="1000" w:author="///" w:date="2021-08-05T22:03:00Z">
              <w:r w:rsidRPr="007E23A1">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Change w:id="100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D8285A5" w14:textId="33A9F12C" w:rsidR="00324FC2" w:rsidRPr="007E23A1" w:rsidRDefault="00324FC2" w:rsidP="00324FC2">
            <w:pPr>
              <w:pStyle w:val="TAC"/>
              <w:rPr>
                <w:ins w:id="1002" w:author="///" w:date="2021-08-05T22:03:00Z"/>
                <w:rFonts w:eastAsia="SimSun"/>
                <w:lang w:eastAsia="en-US"/>
              </w:rPr>
            </w:pPr>
            <w:ins w:id="100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DF890" w14:textId="2901E5F9" w:rsidR="00324FC2" w:rsidRPr="007E23A1" w:rsidRDefault="00324FC2" w:rsidP="00324FC2">
            <w:pPr>
              <w:pStyle w:val="TAC"/>
              <w:rPr>
                <w:ins w:id="1005" w:author="///" w:date="2021-08-05T22:03:00Z"/>
                <w:rFonts w:eastAsia="SimSun"/>
                <w:lang w:eastAsia="en-US"/>
              </w:rPr>
            </w:pPr>
            <w:ins w:id="1006" w:author="///" w:date="2021-08-06T00:11:00Z">
              <w:r>
                <w:rPr>
                  <w:rFonts w:ascii="Calibri" w:hAnsi="Calibri"/>
                  <w:color w:val="000000"/>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57C43" w14:textId="6207252F" w:rsidR="00324FC2" w:rsidRPr="007E23A1" w:rsidRDefault="00324FC2" w:rsidP="00324FC2">
            <w:pPr>
              <w:pStyle w:val="TAC"/>
              <w:rPr>
                <w:ins w:id="1008" w:author="///" w:date="2021-08-05T22:03:00Z"/>
                <w:rFonts w:eastAsia="SimSun"/>
                <w:lang w:eastAsia="en-US"/>
              </w:rPr>
            </w:pPr>
            <w:ins w:id="1009"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CE8EA" w14:textId="427032AA" w:rsidR="00324FC2" w:rsidRPr="007E23A1" w:rsidRDefault="00324FC2" w:rsidP="00324FC2">
            <w:pPr>
              <w:pStyle w:val="TAC"/>
              <w:rPr>
                <w:ins w:id="1011" w:author="///" w:date="2021-08-05T22:03:00Z"/>
                <w:rFonts w:eastAsia="SimSun"/>
                <w:lang w:eastAsia="en-US"/>
              </w:rPr>
            </w:pPr>
            <w:ins w:id="1012"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012ED" w14:textId="76F87604" w:rsidR="00324FC2" w:rsidRPr="007E23A1" w:rsidRDefault="00324FC2" w:rsidP="00324FC2">
            <w:pPr>
              <w:pStyle w:val="TAC"/>
              <w:rPr>
                <w:ins w:id="1014" w:author="///" w:date="2021-08-05T22:03:00Z"/>
                <w:rFonts w:eastAsia="SimSun"/>
                <w:lang w:eastAsia="en-US"/>
              </w:rPr>
            </w:pPr>
            <w:ins w:id="1015" w:author="///" w:date="2021-08-06T00:11:00Z">
              <w:r>
                <w:rPr>
                  <w:rFonts w:ascii="Calibri" w:hAnsi="Calibri"/>
                  <w:color w:val="000000"/>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2F79A" w14:textId="55166454" w:rsidR="00324FC2" w:rsidRPr="007E23A1" w:rsidRDefault="00324FC2" w:rsidP="00324FC2">
            <w:pPr>
              <w:pStyle w:val="TAC"/>
              <w:rPr>
                <w:ins w:id="1017" w:author="///" w:date="2021-08-05T22:03:00Z"/>
                <w:rFonts w:eastAsia="SimSun"/>
                <w:lang w:eastAsia="en-US"/>
              </w:rPr>
            </w:pPr>
            <w:ins w:id="101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1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8818FD5" w14:textId="2CAE453D" w:rsidR="00324FC2" w:rsidRPr="007E23A1" w:rsidRDefault="00324FC2" w:rsidP="00324FC2">
            <w:pPr>
              <w:pStyle w:val="TAC"/>
              <w:rPr>
                <w:ins w:id="1020" w:author="///" w:date="2021-08-05T22:03:00Z"/>
                <w:rFonts w:eastAsia="SimSun"/>
                <w:lang w:eastAsia="en-US"/>
              </w:rPr>
            </w:pPr>
            <w:ins w:id="102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2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D77C3C1" w14:textId="6F049EDA" w:rsidR="00324FC2" w:rsidRPr="007E23A1" w:rsidRDefault="00324FC2" w:rsidP="00324FC2">
            <w:pPr>
              <w:pStyle w:val="TAC"/>
              <w:rPr>
                <w:ins w:id="1023" w:author="///" w:date="2021-08-05T22:03:00Z"/>
                <w:rFonts w:eastAsia="SimSun"/>
                <w:lang w:eastAsia="en-US"/>
              </w:rPr>
            </w:pPr>
            <w:ins w:id="102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2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9DC87C" w14:textId="327E9FE0" w:rsidR="00324FC2" w:rsidRPr="007E23A1" w:rsidRDefault="00324FC2" w:rsidP="00324FC2">
            <w:pPr>
              <w:pStyle w:val="TAC"/>
              <w:rPr>
                <w:ins w:id="1026" w:author="///" w:date="2021-08-05T22:03:00Z"/>
                <w:rFonts w:eastAsia="SimSun"/>
                <w:highlight w:val="yellow"/>
                <w:lang w:eastAsia="en-US"/>
              </w:rPr>
            </w:pPr>
            <w:ins w:id="1027" w:author="///" w:date="2021-08-06T00:11:00Z">
              <w:r>
                <w:rPr>
                  <w:rFonts w:ascii="Calibri" w:hAnsi="Calibri"/>
                  <w:sz w:val="22"/>
                  <w:szCs w:val="22"/>
                </w:rPr>
                <w:t>25-TT</w:t>
              </w:r>
            </w:ins>
          </w:p>
        </w:tc>
      </w:tr>
      <w:tr w:rsidR="00324FC2" w:rsidRPr="007E23A1" w14:paraId="60CEC1E3" w14:textId="77777777" w:rsidTr="00454708">
        <w:tblPrEx>
          <w:tblW w:w="9998" w:type="dxa"/>
          <w:tblInd w:w="-5" w:type="dxa"/>
          <w:tblCellMar>
            <w:left w:w="70" w:type="dxa"/>
            <w:right w:w="70" w:type="dxa"/>
          </w:tblCellMar>
          <w:tblPrExChange w:id="1028" w:author="///" w:date="2021-08-06T00:11:00Z">
            <w:tblPrEx>
              <w:tblW w:w="9998" w:type="dxa"/>
              <w:tblInd w:w="-5" w:type="dxa"/>
              <w:tblCellMar>
                <w:left w:w="70" w:type="dxa"/>
                <w:right w:w="70" w:type="dxa"/>
              </w:tblCellMar>
            </w:tblPrEx>
          </w:tblPrExChange>
        </w:tblPrEx>
        <w:trPr>
          <w:trHeight w:val="149"/>
          <w:ins w:id="1029" w:author="///" w:date="2021-08-05T22:03:00Z"/>
          <w:trPrChange w:id="1030"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3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4F3F00" w14:textId="77777777" w:rsidR="00324FC2" w:rsidRPr="007E23A1" w:rsidRDefault="00324FC2" w:rsidP="00324FC2">
            <w:pPr>
              <w:pStyle w:val="TAC"/>
              <w:rPr>
                <w:ins w:id="1032" w:author="///" w:date="2021-08-05T22:03:00Z"/>
                <w:rFonts w:eastAsia="SimSun"/>
                <w:lang w:eastAsia="en-US"/>
              </w:rPr>
            </w:pPr>
            <w:ins w:id="1033" w:author="///" w:date="2021-08-05T22:03:00Z">
              <w:r w:rsidRPr="007E23A1">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bottom"/>
            <w:tcPrChange w:id="103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330D20C" w14:textId="1FDB6E94" w:rsidR="00324FC2" w:rsidRPr="007E23A1" w:rsidRDefault="00324FC2" w:rsidP="00324FC2">
            <w:pPr>
              <w:pStyle w:val="TAC"/>
              <w:rPr>
                <w:ins w:id="1035" w:author="///" w:date="2021-08-05T22:03:00Z"/>
                <w:rFonts w:eastAsia="SimSun"/>
                <w:color w:val="000000"/>
                <w:lang w:eastAsia="en-US"/>
              </w:rPr>
            </w:pPr>
            <w:ins w:id="103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6D154" w14:textId="3BF47CAF" w:rsidR="00324FC2" w:rsidRPr="007E23A1" w:rsidRDefault="00324FC2" w:rsidP="00324FC2">
            <w:pPr>
              <w:pStyle w:val="TAC"/>
              <w:rPr>
                <w:ins w:id="1038" w:author="///" w:date="2021-08-05T22:03:00Z"/>
                <w:rFonts w:eastAsia="SimSun"/>
                <w:color w:val="000000"/>
                <w:lang w:eastAsia="en-US"/>
              </w:rPr>
            </w:pPr>
            <w:ins w:id="1039"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95B7B" w14:textId="5B711960" w:rsidR="00324FC2" w:rsidRPr="007E23A1" w:rsidRDefault="00324FC2" w:rsidP="00324FC2">
            <w:pPr>
              <w:pStyle w:val="TAC"/>
              <w:rPr>
                <w:ins w:id="1041" w:author="///" w:date="2021-08-05T22:03:00Z"/>
                <w:rFonts w:eastAsia="SimSun"/>
                <w:color w:val="000000"/>
                <w:lang w:eastAsia="en-US"/>
              </w:rPr>
            </w:pPr>
            <w:ins w:id="1042"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60F8" w14:textId="75E55538" w:rsidR="00324FC2" w:rsidRPr="007E23A1" w:rsidRDefault="00324FC2" w:rsidP="00324FC2">
            <w:pPr>
              <w:pStyle w:val="TAC"/>
              <w:rPr>
                <w:ins w:id="1044" w:author="///" w:date="2021-08-05T22:03:00Z"/>
                <w:rFonts w:eastAsia="SimSun"/>
                <w:color w:val="000000"/>
                <w:lang w:eastAsia="en-US"/>
              </w:rPr>
            </w:pPr>
            <w:ins w:id="1045"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FB10E" w14:textId="6BAC70E0" w:rsidR="00324FC2" w:rsidRPr="007E23A1" w:rsidRDefault="00324FC2" w:rsidP="00324FC2">
            <w:pPr>
              <w:pStyle w:val="TAC"/>
              <w:rPr>
                <w:ins w:id="1047" w:author="///" w:date="2021-08-05T22:03:00Z"/>
                <w:rFonts w:eastAsia="SimSun"/>
                <w:color w:val="000000"/>
                <w:lang w:eastAsia="en-US"/>
              </w:rPr>
            </w:pPr>
            <w:ins w:id="1048"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8514E" w14:textId="4C09AF23" w:rsidR="00324FC2" w:rsidRPr="007E23A1" w:rsidRDefault="00324FC2" w:rsidP="00324FC2">
            <w:pPr>
              <w:pStyle w:val="TAC"/>
              <w:rPr>
                <w:ins w:id="1050" w:author="///" w:date="2021-08-05T22:03:00Z"/>
                <w:rFonts w:eastAsia="SimSun"/>
                <w:color w:val="000000"/>
                <w:lang w:eastAsia="en-US"/>
              </w:rPr>
            </w:pPr>
            <w:ins w:id="105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5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5741AD8" w14:textId="08FE7030" w:rsidR="00324FC2" w:rsidRPr="007E23A1" w:rsidRDefault="00324FC2" w:rsidP="00324FC2">
            <w:pPr>
              <w:pStyle w:val="TAC"/>
              <w:rPr>
                <w:ins w:id="1053" w:author="///" w:date="2021-08-05T22:03:00Z"/>
                <w:rFonts w:eastAsia="SimSun"/>
                <w:color w:val="000000"/>
                <w:lang w:eastAsia="en-US"/>
              </w:rPr>
            </w:pPr>
            <w:ins w:id="105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5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2368D89" w14:textId="5CEB8FDC" w:rsidR="00324FC2" w:rsidRPr="007E23A1" w:rsidRDefault="00324FC2" w:rsidP="00324FC2">
            <w:pPr>
              <w:pStyle w:val="TAC"/>
              <w:rPr>
                <w:ins w:id="1056" w:author="///" w:date="2021-08-05T22:03:00Z"/>
                <w:rFonts w:eastAsia="SimSun"/>
                <w:lang w:eastAsia="en-US"/>
              </w:rPr>
            </w:pPr>
            <w:ins w:id="105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5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E09C08" w14:textId="59E4B5C6" w:rsidR="00324FC2" w:rsidRPr="007E23A1" w:rsidRDefault="00324FC2" w:rsidP="00324FC2">
            <w:pPr>
              <w:pStyle w:val="TAC"/>
              <w:rPr>
                <w:ins w:id="1059" w:author="///" w:date="2021-08-05T22:03:00Z"/>
                <w:rFonts w:eastAsia="SimSun"/>
                <w:highlight w:val="yellow"/>
                <w:lang w:eastAsia="en-US"/>
              </w:rPr>
            </w:pPr>
            <w:ins w:id="1060" w:author="///" w:date="2021-08-06T00:11:00Z">
              <w:r>
                <w:rPr>
                  <w:rFonts w:ascii="Calibri" w:hAnsi="Calibri"/>
                  <w:sz w:val="22"/>
                  <w:szCs w:val="22"/>
                </w:rPr>
                <w:t>24.5-TT</w:t>
              </w:r>
            </w:ins>
          </w:p>
        </w:tc>
      </w:tr>
      <w:tr w:rsidR="00324FC2" w:rsidRPr="007E23A1" w14:paraId="5599FA67" w14:textId="77777777" w:rsidTr="00454708">
        <w:tblPrEx>
          <w:tblW w:w="9998" w:type="dxa"/>
          <w:tblInd w:w="-5" w:type="dxa"/>
          <w:tblCellMar>
            <w:left w:w="70" w:type="dxa"/>
            <w:right w:w="70" w:type="dxa"/>
          </w:tblCellMar>
          <w:tblPrExChange w:id="1061" w:author="///" w:date="2021-08-06T00:11:00Z">
            <w:tblPrEx>
              <w:tblW w:w="9998" w:type="dxa"/>
              <w:tblInd w:w="-5" w:type="dxa"/>
              <w:tblCellMar>
                <w:left w:w="70" w:type="dxa"/>
                <w:right w:w="70" w:type="dxa"/>
              </w:tblCellMar>
            </w:tblPrEx>
          </w:tblPrExChange>
        </w:tblPrEx>
        <w:trPr>
          <w:trHeight w:val="149"/>
          <w:ins w:id="1062" w:author="///" w:date="2021-08-05T22:03:00Z"/>
          <w:trPrChange w:id="1063"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6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F0F947" w14:textId="77777777" w:rsidR="00324FC2" w:rsidRPr="007E23A1" w:rsidRDefault="00324FC2" w:rsidP="00324FC2">
            <w:pPr>
              <w:pStyle w:val="TAC"/>
              <w:rPr>
                <w:ins w:id="1065" w:author="///" w:date="2021-08-05T22:03:00Z"/>
                <w:rFonts w:eastAsia="SimSun"/>
                <w:lang w:eastAsia="en-US"/>
              </w:rPr>
            </w:pPr>
            <w:ins w:id="1066" w:author="///" w:date="2021-08-05T22:03:00Z">
              <w:r w:rsidRPr="007E23A1">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Change w:id="106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5981481" w14:textId="436B1B48" w:rsidR="00324FC2" w:rsidRPr="007E23A1" w:rsidRDefault="00324FC2" w:rsidP="00324FC2">
            <w:pPr>
              <w:pStyle w:val="TAC"/>
              <w:rPr>
                <w:ins w:id="1068" w:author="///" w:date="2021-08-05T22:03:00Z"/>
                <w:rFonts w:eastAsia="SimSun"/>
                <w:color w:val="000000"/>
                <w:lang w:eastAsia="en-US"/>
              </w:rPr>
            </w:pPr>
            <w:ins w:id="106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74826" w14:textId="1A61A510" w:rsidR="00324FC2" w:rsidRPr="007E23A1" w:rsidRDefault="00324FC2" w:rsidP="00324FC2">
            <w:pPr>
              <w:pStyle w:val="TAC"/>
              <w:rPr>
                <w:ins w:id="1071" w:author="///" w:date="2021-08-05T22:03:00Z"/>
                <w:rFonts w:eastAsia="SimSun"/>
                <w:color w:val="000000"/>
                <w:lang w:eastAsia="en-US"/>
              </w:rPr>
            </w:pPr>
            <w:ins w:id="1072"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77E85" w14:textId="1907250E" w:rsidR="00324FC2" w:rsidRPr="007E23A1" w:rsidRDefault="00324FC2" w:rsidP="00324FC2">
            <w:pPr>
              <w:pStyle w:val="TAC"/>
              <w:rPr>
                <w:ins w:id="1074" w:author="///" w:date="2021-08-05T22:03:00Z"/>
                <w:rFonts w:eastAsia="SimSun"/>
                <w:color w:val="000000"/>
                <w:lang w:eastAsia="en-US"/>
              </w:rPr>
            </w:pPr>
            <w:ins w:id="1075"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D8E4E" w14:textId="28C619D9" w:rsidR="00324FC2" w:rsidRPr="007E23A1" w:rsidRDefault="00324FC2" w:rsidP="00324FC2">
            <w:pPr>
              <w:pStyle w:val="TAC"/>
              <w:rPr>
                <w:ins w:id="1077" w:author="///" w:date="2021-08-05T22:03:00Z"/>
                <w:rFonts w:eastAsia="SimSun"/>
                <w:color w:val="000000"/>
                <w:lang w:eastAsia="en-US"/>
              </w:rPr>
            </w:pPr>
            <w:ins w:id="1078"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925F1" w14:textId="21A59E62" w:rsidR="00324FC2" w:rsidRPr="007E23A1" w:rsidRDefault="00324FC2" w:rsidP="00324FC2">
            <w:pPr>
              <w:pStyle w:val="TAC"/>
              <w:rPr>
                <w:ins w:id="1080" w:author="///" w:date="2021-08-05T22:03:00Z"/>
                <w:rFonts w:eastAsia="SimSun"/>
                <w:color w:val="000000"/>
                <w:lang w:eastAsia="en-US"/>
              </w:rPr>
            </w:pPr>
            <w:ins w:id="1081"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860F" w14:textId="195DBF2E" w:rsidR="00324FC2" w:rsidRPr="007E23A1" w:rsidRDefault="00324FC2" w:rsidP="00324FC2">
            <w:pPr>
              <w:pStyle w:val="TAC"/>
              <w:rPr>
                <w:ins w:id="1083" w:author="///" w:date="2021-08-05T22:03:00Z"/>
                <w:rFonts w:eastAsia="SimSun"/>
                <w:color w:val="000000"/>
                <w:lang w:eastAsia="en-US"/>
              </w:rPr>
            </w:pPr>
            <w:ins w:id="108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8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7C00E2DC" w14:textId="7BD8ECAD" w:rsidR="00324FC2" w:rsidRPr="007E23A1" w:rsidRDefault="00324FC2" w:rsidP="00324FC2">
            <w:pPr>
              <w:pStyle w:val="TAC"/>
              <w:rPr>
                <w:ins w:id="1086" w:author="///" w:date="2021-08-05T22:03:00Z"/>
                <w:rFonts w:eastAsia="SimSun"/>
                <w:color w:val="000000"/>
                <w:lang w:eastAsia="en-US"/>
              </w:rPr>
            </w:pPr>
            <w:ins w:id="108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8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90C03F6" w14:textId="33EBCC21" w:rsidR="00324FC2" w:rsidRPr="007E23A1" w:rsidRDefault="00324FC2" w:rsidP="00324FC2">
            <w:pPr>
              <w:pStyle w:val="TAC"/>
              <w:rPr>
                <w:ins w:id="1089" w:author="///" w:date="2021-08-05T22:03:00Z"/>
                <w:rFonts w:eastAsia="SimSun"/>
                <w:lang w:eastAsia="en-US"/>
              </w:rPr>
            </w:pPr>
            <w:ins w:id="109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9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0DFE3" w14:textId="22482468" w:rsidR="00324FC2" w:rsidRPr="007E23A1" w:rsidRDefault="00324FC2" w:rsidP="00324FC2">
            <w:pPr>
              <w:pStyle w:val="TAC"/>
              <w:rPr>
                <w:ins w:id="1092" w:author="///" w:date="2021-08-05T22:03:00Z"/>
                <w:rFonts w:eastAsia="SimSun"/>
                <w:highlight w:val="yellow"/>
                <w:lang w:eastAsia="en-US"/>
              </w:rPr>
            </w:pPr>
            <w:ins w:id="1093" w:author="///" w:date="2021-08-06T00:11:00Z">
              <w:r>
                <w:rPr>
                  <w:rFonts w:ascii="Calibri" w:hAnsi="Calibri"/>
                  <w:sz w:val="22"/>
                  <w:szCs w:val="22"/>
                </w:rPr>
                <w:t>24.5-TT</w:t>
              </w:r>
            </w:ins>
          </w:p>
        </w:tc>
      </w:tr>
      <w:tr w:rsidR="00324FC2" w:rsidRPr="007E23A1" w14:paraId="3CF02912" w14:textId="77777777" w:rsidTr="00454708">
        <w:tblPrEx>
          <w:tblW w:w="9998" w:type="dxa"/>
          <w:tblInd w:w="-5" w:type="dxa"/>
          <w:tblCellMar>
            <w:left w:w="70" w:type="dxa"/>
            <w:right w:w="70" w:type="dxa"/>
          </w:tblCellMar>
          <w:tblPrExChange w:id="1094" w:author="///" w:date="2021-08-06T00:11:00Z">
            <w:tblPrEx>
              <w:tblW w:w="9998" w:type="dxa"/>
              <w:tblInd w:w="-5" w:type="dxa"/>
              <w:tblCellMar>
                <w:left w:w="70" w:type="dxa"/>
                <w:right w:w="70" w:type="dxa"/>
              </w:tblCellMar>
            </w:tblPrEx>
          </w:tblPrExChange>
        </w:tblPrEx>
        <w:trPr>
          <w:trHeight w:val="149"/>
          <w:ins w:id="1095" w:author="///" w:date="2021-08-05T22:03:00Z"/>
          <w:trPrChange w:id="109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9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833D6" w14:textId="77777777" w:rsidR="00324FC2" w:rsidRPr="007E23A1" w:rsidRDefault="00324FC2" w:rsidP="00324FC2">
            <w:pPr>
              <w:pStyle w:val="TAC"/>
              <w:rPr>
                <w:ins w:id="1098" w:author="///" w:date="2021-08-05T22:03:00Z"/>
                <w:rFonts w:eastAsia="SimSun"/>
                <w:lang w:eastAsia="en-US"/>
              </w:rPr>
            </w:pPr>
            <w:ins w:id="1099" w:author="///" w:date="2021-08-05T22:03:00Z">
              <w:r w:rsidRPr="007E23A1">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Change w:id="110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4595A3C" w14:textId="31D5AE5B" w:rsidR="00324FC2" w:rsidRPr="007E23A1" w:rsidRDefault="00324FC2" w:rsidP="00324FC2">
            <w:pPr>
              <w:pStyle w:val="TAC"/>
              <w:rPr>
                <w:ins w:id="1101" w:author="///" w:date="2021-08-05T22:03:00Z"/>
                <w:rFonts w:eastAsia="SimSun"/>
                <w:lang w:eastAsia="en-US"/>
              </w:rPr>
            </w:pPr>
            <w:ins w:id="110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759D5" w14:textId="134D1771" w:rsidR="00324FC2" w:rsidRPr="007E23A1" w:rsidRDefault="00324FC2" w:rsidP="00324FC2">
            <w:pPr>
              <w:pStyle w:val="TAC"/>
              <w:rPr>
                <w:ins w:id="1104" w:author="///" w:date="2021-08-05T22:03:00Z"/>
                <w:rFonts w:eastAsia="SimSun"/>
                <w:lang w:eastAsia="en-US"/>
              </w:rPr>
            </w:pPr>
            <w:ins w:id="1105"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E1666" w14:textId="15DA7110" w:rsidR="00324FC2" w:rsidRPr="007E23A1" w:rsidRDefault="00324FC2" w:rsidP="00324FC2">
            <w:pPr>
              <w:pStyle w:val="TAC"/>
              <w:rPr>
                <w:ins w:id="1107" w:author="///" w:date="2021-08-05T22:03:00Z"/>
                <w:rFonts w:eastAsia="SimSun"/>
                <w:lang w:eastAsia="en-US"/>
              </w:rPr>
            </w:pPr>
            <w:ins w:id="1108"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E0E9C" w14:textId="6AEBEE89" w:rsidR="00324FC2" w:rsidRPr="007E23A1" w:rsidRDefault="00324FC2" w:rsidP="00324FC2">
            <w:pPr>
              <w:pStyle w:val="TAC"/>
              <w:rPr>
                <w:ins w:id="1110" w:author="///" w:date="2021-08-05T22:03:00Z"/>
                <w:rFonts w:eastAsia="SimSun"/>
                <w:lang w:eastAsia="en-US"/>
              </w:rPr>
            </w:pPr>
            <w:ins w:id="1111"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3626B" w14:textId="208137B2" w:rsidR="00324FC2" w:rsidRPr="007E23A1" w:rsidRDefault="00324FC2" w:rsidP="00324FC2">
            <w:pPr>
              <w:pStyle w:val="TAC"/>
              <w:rPr>
                <w:ins w:id="1113" w:author="///" w:date="2021-08-05T22:03:00Z"/>
                <w:rFonts w:eastAsia="SimSun"/>
                <w:lang w:eastAsia="en-US"/>
              </w:rPr>
            </w:pPr>
            <w:ins w:id="1114"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3845B" w14:textId="45673D79" w:rsidR="00324FC2" w:rsidRPr="007E23A1" w:rsidRDefault="00324FC2" w:rsidP="00324FC2">
            <w:pPr>
              <w:pStyle w:val="TAC"/>
              <w:rPr>
                <w:ins w:id="1116" w:author="///" w:date="2021-08-05T22:03:00Z"/>
                <w:rFonts w:eastAsia="SimSun"/>
                <w:lang w:eastAsia="en-US"/>
              </w:rPr>
            </w:pPr>
            <w:ins w:id="111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1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7B95699" w14:textId="486D3048" w:rsidR="00324FC2" w:rsidRPr="007E23A1" w:rsidRDefault="00324FC2" w:rsidP="00324FC2">
            <w:pPr>
              <w:pStyle w:val="TAC"/>
              <w:rPr>
                <w:ins w:id="1119" w:author="///" w:date="2021-08-05T22:03:00Z"/>
                <w:rFonts w:eastAsia="SimSun"/>
                <w:lang w:eastAsia="en-US"/>
              </w:rPr>
            </w:pPr>
            <w:ins w:id="112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2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C3C069E" w14:textId="3DC17F58" w:rsidR="00324FC2" w:rsidRPr="007E23A1" w:rsidRDefault="00324FC2" w:rsidP="00324FC2">
            <w:pPr>
              <w:pStyle w:val="TAC"/>
              <w:rPr>
                <w:ins w:id="1122" w:author="///" w:date="2021-08-05T22:03:00Z"/>
                <w:rFonts w:eastAsia="SimSun"/>
                <w:lang w:eastAsia="en-US"/>
              </w:rPr>
            </w:pPr>
            <w:ins w:id="112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2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D6CFD7" w14:textId="6B6CFE6F" w:rsidR="00324FC2" w:rsidRPr="007E23A1" w:rsidRDefault="00324FC2" w:rsidP="00324FC2">
            <w:pPr>
              <w:pStyle w:val="TAC"/>
              <w:rPr>
                <w:ins w:id="1125" w:author="///" w:date="2021-08-05T22:03:00Z"/>
                <w:rFonts w:eastAsia="SimSun"/>
                <w:highlight w:val="yellow"/>
                <w:lang w:eastAsia="en-US"/>
              </w:rPr>
            </w:pPr>
            <w:ins w:id="1126" w:author="///" w:date="2021-08-06T00:11:00Z">
              <w:r>
                <w:rPr>
                  <w:rFonts w:ascii="Calibri" w:hAnsi="Calibri"/>
                  <w:sz w:val="22"/>
                  <w:szCs w:val="22"/>
                </w:rPr>
                <w:t>24.5-TT</w:t>
              </w:r>
            </w:ins>
          </w:p>
        </w:tc>
      </w:tr>
      <w:tr w:rsidR="00324FC2" w:rsidRPr="007E23A1" w14:paraId="0950764F" w14:textId="77777777" w:rsidTr="00454708">
        <w:tblPrEx>
          <w:tblW w:w="9998" w:type="dxa"/>
          <w:tblInd w:w="-5" w:type="dxa"/>
          <w:tblCellMar>
            <w:left w:w="70" w:type="dxa"/>
            <w:right w:w="70" w:type="dxa"/>
          </w:tblCellMar>
          <w:tblPrExChange w:id="1127" w:author="///" w:date="2021-08-06T00:11:00Z">
            <w:tblPrEx>
              <w:tblW w:w="9998" w:type="dxa"/>
              <w:tblInd w:w="-5" w:type="dxa"/>
              <w:tblCellMar>
                <w:left w:w="70" w:type="dxa"/>
                <w:right w:w="70" w:type="dxa"/>
              </w:tblCellMar>
            </w:tblPrEx>
          </w:tblPrExChange>
        </w:tblPrEx>
        <w:trPr>
          <w:trHeight w:val="149"/>
          <w:ins w:id="1128" w:author="///" w:date="2021-08-05T22:03:00Z"/>
          <w:trPrChange w:id="1129"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3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6479B1" w14:textId="77777777" w:rsidR="00324FC2" w:rsidRPr="007E23A1" w:rsidRDefault="00324FC2" w:rsidP="00324FC2">
            <w:pPr>
              <w:pStyle w:val="TAC"/>
              <w:rPr>
                <w:ins w:id="1131" w:author="///" w:date="2021-08-05T22:03:00Z"/>
                <w:rFonts w:eastAsia="SimSun"/>
                <w:lang w:eastAsia="en-US"/>
              </w:rPr>
            </w:pPr>
            <w:ins w:id="1132" w:author="///" w:date="2021-08-05T22:03:00Z">
              <w:r w:rsidRPr="007E23A1">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bottom"/>
            <w:tcPrChange w:id="113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D9D798D" w14:textId="2D2153C2" w:rsidR="00324FC2" w:rsidRPr="007E23A1" w:rsidRDefault="00324FC2" w:rsidP="00324FC2">
            <w:pPr>
              <w:pStyle w:val="TAC"/>
              <w:rPr>
                <w:ins w:id="1134" w:author="///" w:date="2021-08-05T22:03:00Z"/>
                <w:rFonts w:eastAsia="SimSun"/>
                <w:color w:val="000000"/>
                <w:lang w:eastAsia="en-US"/>
              </w:rPr>
            </w:pPr>
            <w:ins w:id="113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D18E6" w14:textId="24D629C0" w:rsidR="00324FC2" w:rsidRPr="007E23A1" w:rsidRDefault="00324FC2" w:rsidP="00324FC2">
            <w:pPr>
              <w:pStyle w:val="TAC"/>
              <w:rPr>
                <w:ins w:id="1137" w:author="///" w:date="2021-08-05T22:03:00Z"/>
                <w:rFonts w:eastAsia="SimSun"/>
                <w:color w:val="000000"/>
                <w:lang w:eastAsia="en-US"/>
              </w:rPr>
            </w:pPr>
            <w:ins w:id="1138"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10101" w14:textId="45C32C7A" w:rsidR="00324FC2" w:rsidRPr="007E23A1" w:rsidRDefault="00324FC2" w:rsidP="00324FC2">
            <w:pPr>
              <w:pStyle w:val="TAC"/>
              <w:rPr>
                <w:ins w:id="1140" w:author="///" w:date="2021-08-05T22:03:00Z"/>
                <w:rFonts w:eastAsia="SimSun"/>
                <w:color w:val="000000"/>
                <w:lang w:eastAsia="en-US"/>
              </w:rPr>
            </w:pPr>
            <w:ins w:id="1141"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047D9" w14:textId="45C06139" w:rsidR="00324FC2" w:rsidRPr="007E23A1" w:rsidRDefault="00324FC2" w:rsidP="00324FC2">
            <w:pPr>
              <w:pStyle w:val="TAC"/>
              <w:rPr>
                <w:ins w:id="1143" w:author="///" w:date="2021-08-05T22:03:00Z"/>
                <w:rFonts w:eastAsia="SimSun"/>
                <w:color w:val="000000"/>
                <w:lang w:eastAsia="en-US"/>
              </w:rPr>
            </w:pPr>
            <w:ins w:id="1144"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12A6C" w14:textId="489952D8" w:rsidR="00324FC2" w:rsidRPr="007E23A1" w:rsidRDefault="00324FC2" w:rsidP="00324FC2">
            <w:pPr>
              <w:pStyle w:val="TAC"/>
              <w:rPr>
                <w:ins w:id="1146" w:author="///" w:date="2021-08-05T22:03:00Z"/>
                <w:rFonts w:eastAsia="SimSun"/>
                <w:color w:val="000000"/>
                <w:lang w:eastAsia="en-US"/>
              </w:rPr>
            </w:pPr>
            <w:ins w:id="1147"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53BDD" w14:textId="0F294320" w:rsidR="00324FC2" w:rsidRPr="007E23A1" w:rsidRDefault="00324FC2" w:rsidP="00324FC2">
            <w:pPr>
              <w:pStyle w:val="TAC"/>
              <w:rPr>
                <w:ins w:id="1149" w:author="///" w:date="2021-08-05T22:03:00Z"/>
                <w:rFonts w:eastAsia="SimSun"/>
                <w:color w:val="000000"/>
                <w:lang w:eastAsia="en-US"/>
              </w:rPr>
            </w:pPr>
            <w:ins w:id="115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5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A7663D3" w14:textId="64CEED5B" w:rsidR="00324FC2" w:rsidRPr="007E23A1" w:rsidRDefault="00324FC2" w:rsidP="00324FC2">
            <w:pPr>
              <w:pStyle w:val="TAC"/>
              <w:rPr>
                <w:ins w:id="1152" w:author="///" w:date="2021-08-05T22:03:00Z"/>
                <w:rFonts w:eastAsia="SimSun"/>
                <w:color w:val="000000"/>
                <w:lang w:eastAsia="en-US"/>
              </w:rPr>
            </w:pPr>
            <w:ins w:id="115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5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AE08DFE" w14:textId="23C68647" w:rsidR="00324FC2" w:rsidRPr="007E23A1" w:rsidRDefault="00324FC2" w:rsidP="00324FC2">
            <w:pPr>
              <w:pStyle w:val="TAC"/>
              <w:rPr>
                <w:ins w:id="1155" w:author="///" w:date="2021-08-05T22:03:00Z"/>
                <w:rFonts w:eastAsia="SimSun"/>
                <w:lang w:eastAsia="en-US"/>
              </w:rPr>
            </w:pPr>
            <w:ins w:id="115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5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3F1CF" w14:textId="0C00F177" w:rsidR="00324FC2" w:rsidRPr="007E23A1" w:rsidRDefault="00324FC2" w:rsidP="00324FC2">
            <w:pPr>
              <w:pStyle w:val="TAC"/>
              <w:rPr>
                <w:ins w:id="1158" w:author="///" w:date="2021-08-05T22:03:00Z"/>
                <w:rFonts w:eastAsia="SimSun"/>
                <w:highlight w:val="yellow"/>
                <w:lang w:eastAsia="en-US"/>
              </w:rPr>
            </w:pPr>
            <w:ins w:id="1159" w:author="///" w:date="2021-08-06T00:11:00Z">
              <w:r>
                <w:rPr>
                  <w:rFonts w:ascii="Calibri" w:hAnsi="Calibri"/>
                  <w:sz w:val="22"/>
                  <w:szCs w:val="22"/>
                </w:rPr>
                <w:t>21.5-TT</w:t>
              </w:r>
            </w:ins>
          </w:p>
        </w:tc>
      </w:tr>
      <w:tr w:rsidR="00324FC2" w:rsidRPr="007E23A1" w14:paraId="479F1EDB" w14:textId="77777777" w:rsidTr="00454708">
        <w:tblPrEx>
          <w:tblW w:w="9998" w:type="dxa"/>
          <w:tblInd w:w="-5" w:type="dxa"/>
          <w:tblCellMar>
            <w:left w:w="70" w:type="dxa"/>
            <w:right w:w="70" w:type="dxa"/>
          </w:tblCellMar>
          <w:tblPrExChange w:id="1160" w:author="///" w:date="2021-08-06T00:11:00Z">
            <w:tblPrEx>
              <w:tblW w:w="9998" w:type="dxa"/>
              <w:tblInd w:w="-5" w:type="dxa"/>
              <w:tblCellMar>
                <w:left w:w="70" w:type="dxa"/>
                <w:right w:w="70" w:type="dxa"/>
              </w:tblCellMar>
            </w:tblPrEx>
          </w:tblPrExChange>
        </w:tblPrEx>
        <w:trPr>
          <w:trHeight w:val="149"/>
          <w:ins w:id="1161" w:author="///" w:date="2021-08-05T22:03:00Z"/>
          <w:trPrChange w:id="1162"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6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D75B96" w14:textId="77777777" w:rsidR="00324FC2" w:rsidRPr="007E23A1" w:rsidRDefault="00324FC2" w:rsidP="00324FC2">
            <w:pPr>
              <w:pStyle w:val="TAC"/>
              <w:rPr>
                <w:ins w:id="1164" w:author="///" w:date="2021-08-05T22:03:00Z"/>
                <w:rFonts w:eastAsia="SimSun"/>
                <w:lang w:eastAsia="en-US"/>
              </w:rPr>
            </w:pPr>
            <w:ins w:id="1165" w:author="///" w:date="2021-08-05T22:03:00Z">
              <w:r w:rsidRPr="007E23A1">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Change w:id="116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6E16DBF" w14:textId="6BC04AEC" w:rsidR="00324FC2" w:rsidRPr="007E23A1" w:rsidRDefault="00324FC2" w:rsidP="00324FC2">
            <w:pPr>
              <w:pStyle w:val="TAC"/>
              <w:rPr>
                <w:ins w:id="1167" w:author="///" w:date="2021-08-05T22:03:00Z"/>
                <w:rFonts w:eastAsia="SimSun"/>
                <w:color w:val="000000"/>
                <w:lang w:eastAsia="en-US"/>
              </w:rPr>
            </w:pPr>
            <w:ins w:id="116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6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13BA" w14:textId="6EC83BF8" w:rsidR="00324FC2" w:rsidRPr="007E23A1" w:rsidRDefault="00324FC2" w:rsidP="00324FC2">
            <w:pPr>
              <w:pStyle w:val="TAC"/>
              <w:rPr>
                <w:ins w:id="1170" w:author="///" w:date="2021-08-05T22:03:00Z"/>
                <w:rFonts w:eastAsia="SimSun"/>
                <w:color w:val="000000"/>
                <w:lang w:eastAsia="en-US"/>
              </w:rPr>
            </w:pPr>
            <w:ins w:id="1171"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7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D8A29" w14:textId="3F648C2F" w:rsidR="00324FC2" w:rsidRPr="007E23A1" w:rsidRDefault="00324FC2" w:rsidP="00324FC2">
            <w:pPr>
              <w:pStyle w:val="TAC"/>
              <w:rPr>
                <w:ins w:id="1173" w:author="///" w:date="2021-08-05T22:03:00Z"/>
                <w:rFonts w:eastAsia="SimSun"/>
                <w:color w:val="000000"/>
                <w:lang w:eastAsia="en-US"/>
              </w:rPr>
            </w:pPr>
            <w:ins w:id="1174"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9F43A" w14:textId="5CCBA8F1" w:rsidR="00324FC2" w:rsidRPr="007E23A1" w:rsidRDefault="00324FC2" w:rsidP="00324FC2">
            <w:pPr>
              <w:pStyle w:val="TAC"/>
              <w:rPr>
                <w:ins w:id="1176" w:author="///" w:date="2021-08-05T22:03:00Z"/>
                <w:rFonts w:eastAsia="SimSun"/>
                <w:color w:val="000000"/>
                <w:lang w:eastAsia="en-US"/>
              </w:rPr>
            </w:pPr>
            <w:ins w:id="1177"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7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2AC9" w14:textId="53022885" w:rsidR="00324FC2" w:rsidRPr="007E23A1" w:rsidRDefault="00324FC2" w:rsidP="00324FC2">
            <w:pPr>
              <w:pStyle w:val="TAC"/>
              <w:rPr>
                <w:ins w:id="1179" w:author="///" w:date="2021-08-05T22:03:00Z"/>
                <w:rFonts w:eastAsia="SimSun"/>
                <w:color w:val="000000"/>
                <w:lang w:eastAsia="en-US"/>
              </w:rPr>
            </w:pPr>
            <w:ins w:id="1180"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8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5596E" w14:textId="71FE6804" w:rsidR="00324FC2" w:rsidRPr="007E23A1" w:rsidRDefault="00324FC2" w:rsidP="00324FC2">
            <w:pPr>
              <w:pStyle w:val="TAC"/>
              <w:rPr>
                <w:ins w:id="1182" w:author="///" w:date="2021-08-05T22:03:00Z"/>
                <w:rFonts w:eastAsia="SimSun"/>
                <w:color w:val="000000"/>
                <w:lang w:eastAsia="en-US"/>
              </w:rPr>
            </w:pPr>
            <w:ins w:id="118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8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04C4A6D5" w14:textId="5EC1A24C" w:rsidR="00324FC2" w:rsidRPr="007E23A1" w:rsidRDefault="00324FC2" w:rsidP="00324FC2">
            <w:pPr>
              <w:pStyle w:val="TAC"/>
              <w:rPr>
                <w:ins w:id="1185" w:author="///" w:date="2021-08-05T22:03:00Z"/>
                <w:rFonts w:eastAsia="SimSun"/>
                <w:color w:val="000000"/>
                <w:lang w:eastAsia="en-US"/>
              </w:rPr>
            </w:pPr>
            <w:ins w:id="118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8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740F301" w14:textId="474B698A" w:rsidR="00324FC2" w:rsidRPr="007E23A1" w:rsidRDefault="00324FC2" w:rsidP="00324FC2">
            <w:pPr>
              <w:pStyle w:val="TAC"/>
              <w:rPr>
                <w:ins w:id="1188" w:author="///" w:date="2021-08-05T22:03:00Z"/>
                <w:rFonts w:eastAsia="SimSun"/>
                <w:lang w:eastAsia="en-US"/>
              </w:rPr>
            </w:pPr>
            <w:ins w:id="118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9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714A0" w14:textId="6FF3694E" w:rsidR="00324FC2" w:rsidRPr="007E23A1" w:rsidRDefault="00324FC2" w:rsidP="00324FC2">
            <w:pPr>
              <w:pStyle w:val="TAC"/>
              <w:rPr>
                <w:ins w:id="1191" w:author="///" w:date="2021-08-05T22:03:00Z"/>
                <w:rFonts w:eastAsia="SimSun"/>
                <w:highlight w:val="yellow"/>
                <w:lang w:eastAsia="en-US"/>
              </w:rPr>
            </w:pPr>
            <w:ins w:id="1192" w:author="///" w:date="2021-08-06T00:11:00Z">
              <w:r>
                <w:rPr>
                  <w:rFonts w:ascii="Calibri" w:hAnsi="Calibri"/>
                  <w:sz w:val="22"/>
                  <w:szCs w:val="22"/>
                </w:rPr>
                <w:t>21.5-TT</w:t>
              </w:r>
            </w:ins>
          </w:p>
        </w:tc>
      </w:tr>
      <w:tr w:rsidR="00324FC2" w:rsidRPr="007E23A1" w14:paraId="2A1F6851" w14:textId="77777777" w:rsidTr="00454708">
        <w:tblPrEx>
          <w:tblW w:w="9998" w:type="dxa"/>
          <w:tblInd w:w="-5" w:type="dxa"/>
          <w:tblCellMar>
            <w:left w:w="70" w:type="dxa"/>
            <w:right w:w="70" w:type="dxa"/>
          </w:tblCellMar>
          <w:tblPrExChange w:id="1193" w:author="///" w:date="2021-08-06T00:11:00Z">
            <w:tblPrEx>
              <w:tblW w:w="9998" w:type="dxa"/>
              <w:tblInd w:w="-5" w:type="dxa"/>
              <w:tblCellMar>
                <w:left w:w="70" w:type="dxa"/>
                <w:right w:w="70" w:type="dxa"/>
              </w:tblCellMar>
            </w:tblPrEx>
          </w:tblPrExChange>
        </w:tblPrEx>
        <w:trPr>
          <w:trHeight w:val="149"/>
          <w:ins w:id="1194" w:author="///" w:date="2021-08-05T22:03:00Z"/>
          <w:trPrChange w:id="1195"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9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6FA481" w14:textId="77777777" w:rsidR="00324FC2" w:rsidRPr="007E23A1" w:rsidRDefault="00324FC2" w:rsidP="00324FC2">
            <w:pPr>
              <w:pStyle w:val="TAC"/>
              <w:rPr>
                <w:ins w:id="1197" w:author="///" w:date="2021-08-05T22:03:00Z"/>
                <w:rFonts w:eastAsia="SimSun"/>
                <w:lang w:eastAsia="en-US"/>
              </w:rPr>
            </w:pPr>
            <w:ins w:id="1198" w:author="///" w:date="2021-08-05T22:03:00Z">
              <w:r w:rsidRPr="007E23A1">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Change w:id="119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C06C6BF" w14:textId="0D189543" w:rsidR="00324FC2" w:rsidRPr="007E23A1" w:rsidRDefault="00324FC2" w:rsidP="00324FC2">
            <w:pPr>
              <w:pStyle w:val="TAC"/>
              <w:rPr>
                <w:ins w:id="1200" w:author="///" w:date="2021-08-05T22:03:00Z"/>
                <w:rFonts w:eastAsia="SimSun"/>
                <w:color w:val="000000"/>
                <w:lang w:eastAsia="en-US"/>
              </w:rPr>
            </w:pPr>
            <w:ins w:id="120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37E15" w14:textId="6D09DB3D" w:rsidR="00324FC2" w:rsidRPr="007E23A1" w:rsidRDefault="00324FC2" w:rsidP="00324FC2">
            <w:pPr>
              <w:pStyle w:val="TAC"/>
              <w:rPr>
                <w:ins w:id="1203" w:author="///" w:date="2021-08-05T22:03:00Z"/>
                <w:rFonts w:eastAsia="SimSun"/>
                <w:lang w:eastAsia="en-US"/>
              </w:rPr>
            </w:pPr>
            <w:ins w:id="1204"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8A64D" w14:textId="0448BB45" w:rsidR="00324FC2" w:rsidRPr="007E23A1" w:rsidRDefault="00324FC2" w:rsidP="00324FC2">
            <w:pPr>
              <w:pStyle w:val="TAC"/>
              <w:rPr>
                <w:ins w:id="1206" w:author="///" w:date="2021-08-05T22:03:00Z"/>
                <w:rFonts w:eastAsia="SimSun"/>
                <w:lang w:eastAsia="en-US"/>
              </w:rPr>
            </w:pPr>
            <w:ins w:id="1207"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09412" w14:textId="7462216E" w:rsidR="00324FC2" w:rsidRPr="007E23A1" w:rsidRDefault="00324FC2" w:rsidP="00324FC2">
            <w:pPr>
              <w:pStyle w:val="TAC"/>
              <w:rPr>
                <w:ins w:id="1209" w:author="///" w:date="2021-08-05T22:03:00Z"/>
                <w:rFonts w:eastAsia="SimSun"/>
                <w:lang w:eastAsia="en-US"/>
              </w:rPr>
            </w:pPr>
            <w:ins w:id="1210"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D1D93" w14:textId="4560EB9C" w:rsidR="00324FC2" w:rsidRPr="007E23A1" w:rsidRDefault="00324FC2" w:rsidP="00324FC2">
            <w:pPr>
              <w:pStyle w:val="TAC"/>
              <w:rPr>
                <w:ins w:id="1212" w:author="///" w:date="2021-08-05T22:03:00Z"/>
                <w:rFonts w:eastAsia="SimSun"/>
                <w:lang w:eastAsia="en-US"/>
              </w:rPr>
            </w:pPr>
            <w:ins w:id="1213"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1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48298" w14:textId="3606AB09" w:rsidR="00324FC2" w:rsidRPr="007E23A1" w:rsidRDefault="00324FC2" w:rsidP="00324FC2">
            <w:pPr>
              <w:pStyle w:val="TAC"/>
              <w:rPr>
                <w:ins w:id="1215" w:author="///" w:date="2021-08-05T22:03:00Z"/>
                <w:rFonts w:eastAsia="SimSun"/>
                <w:lang w:eastAsia="en-US"/>
              </w:rPr>
            </w:pPr>
            <w:ins w:id="121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1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492D42A" w14:textId="759D60FB" w:rsidR="00324FC2" w:rsidRPr="007E23A1" w:rsidRDefault="00324FC2" w:rsidP="00324FC2">
            <w:pPr>
              <w:pStyle w:val="TAC"/>
              <w:rPr>
                <w:ins w:id="1218" w:author="///" w:date="2021-08-05T22:03:00Z"/>
                <w:rFonts w:eastAsia="SimSun"/>
                <w:lang w:eastAsia="en-US"/>
              </w:rPr>
            </w:pPr>
            <w:ins w:id="121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2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FE22C04" w14:textId="27965837" w:rsidR="00324FC2" w:rsidRPr="007E23A1" w:rsidRDefault="00324FC2" w:rsidP="00324FC2">
            <w:pPr>
              <w:pStyle w:val="TAC"/>
              <w:rPr>
                <w:ins w:id="1221" w:author="///" w:date="2021-08-05T22:03:00Z"/>
                <w:rFonts w:eastAsia="SimSun"/>
                <w:lang w:eastAsia="en-US"/>
              </w:rPr>
            </w:pPr>
            <w:ins w:id="122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2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BF90B6" w14:textId="4BD044AA" w:rsidR="00324FC2" w:rsidRPr="007E23A1" w:rsidRDefault="00324FC2" w:rsidP="00324FC2">
            <w:pPr>
              <w:pStyle w:val="TAC"/>
              <w:rPr>
                <w:ins w:id="1224" w:author="///" w:date="2021-08-05T22:03:00Z"/>
                <w:rFonts w:eastAsia="SimSun"/>
                <w:highlight w:val="yellow"/>
                <w:lang w:eastAsia="en-US"/>
              </w:rPr>
            </w:pPr>
            <w:ins w:id="1225" w:author="///" w:date="2021-08-06T00:11:00Z">
              <w:r>
                <w:rPr>
                  <w:rFonts w:ascii="Calibri" w:hAnsi="Calibri"/>
                  <w:sz w:val="22"/>
                  <w:szCs w:val="22"/>
                </w:rPr>
                <w:t>21.5-TT</w:t>
              </w:r>
            </w:ins>
          </w:p>
        </w:tc>
      </w:tr>
      <w:tr w:rsidR="00324FC2" w:rsidRPr="007E23A1" w14:paraId="7362F52D" w14:textId="77777777" w:rsidTr="00454708">
        <w:tblPrEx>
          <w:tblW w:w="9998" w:type="dxa"/>
          <w:tblInd w:w="-5" w:type="dxa"/>
          <w:tblCellMar>
            <w:left w:w="70" w:type="dxa"/>
            <w:right w:w="70" w:type="dxa"/>
          </w:tblCellMar>
          <w:tblPrExChange w:id="1226" w:author="///" w:date="2021-08-06T00:11:00Z">
            <w:tblPrEx>
              <w:tblW w:w="9998" w:type="dxa"/>
              <w:tblInd w:w="-5" w:type="dxa"/>
              <w:tblCellMar>
                <w:left w:w="70" w:type="dxa"/>
                <w:right w:w="70" w:type="dxa"/>
              </w:tblCellMar>
            </w:tblPrEx>
          </w:tblPrExChange>
        </w:tblPrEx>
        <w:trPr>
          <w:trHeight w:val="149"/>
          <w:ins w:id="1227" w:author="///" w:date="2021-08-06T00:09:00Z"/>
          <w:trPrChange w:id="122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2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0C4FE1" w14:textId="19B09AC4" w:rsidR="00324FC2" w:rsidRPr="007E23A1" w:rsidRDefault="00324FC2">
            <w:pPr>
              <w:pStyle w:val="TAC"/>
              <w:rPr>
                <w:ins w:id="1230" w:author="///" w:date="2021-08-06T00:09:00Z"/>
                <w:rFonts w:eastAsia="SimSun"/>
                <w:lang w:eastAsia="en-US"/>
              </w:rPr>
            </w:pPr>
            <w:ins w:id="1231" w:author="///" w:date="2021-08-06T00:10:00Z">
              <w:r>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bottom"/>
            <w:tcPrChange w:id="123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326134D8" w14:textId="0FE70654" w:rsidR="00324FC2" w:rsidRPr="007E23A1" w:rsidRDefault="00324FC2" w:rsidP="00324FC2">
            <w:pPr>
              <w:pStyle w:val="TAC"/>
              <w:rPr>
                <w:ins w:id="1233" w:author="///" w:date="2021-08-06T00:09:00Z"/>
                <w:rFonts w:eastAsia="SimSun"/>
                <w:color w:val="000000"/>
                <w:lang w:eastAsia="en-US"/>
              </w:rPr>
            </w:pPr>
            <w:ins w:id="123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50E98" w14:textId="2CEA6C74" w:rsidR="00324FC2" w:rsidRPr="007E23A1" w:rsidRDefault="00324FC2" w:rsidP="00324FC2">
            <w:pPr>
              <w:pStyle w:val="TAC"/>
              <w:rPr>
                <w:ins w:id="1236" w:author="///" w:date="2021-08-06T00:09:00Z"/>
                <w:rFonts w:eastAsia="SimSun"/>
                <w:color w:val="000000"/>
                <w:lang w:eastAsia="en-US"/>
              </w:rPr>
            </w:pPr>
            <w:ins w:id="1237" w:author="///" w:date="2021-08-06T00:11:00Z">
              <w:r>
                <w:rPr>
                  <w:rFonts w:ascii="Calibri" w:hAnsi="Calibri"/>
                  <w:color w:val="000000"/>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DCC0A" w14:textId="384F70DD" w:rsidR="00324FC2" w:rsidRPr="007E23A1" w:rsidRDefault="00324FC2" w:rsidP="00324FC2">
            <w:pPr>
              <w:pStyle w:val="TAC"/>
              <w:rPr>
                <w:ins w:id="1239" w:author="///" w:date="2021-08-06T00:09:00Z"/>
                <w:rFonts w:eastAsia="SimSun"/>
                <w:color w:val="000000"/>
                <w:lang w:eastAsia="en-US"/>
              </w:rPr>
            </w:pPr>
            <w:ins w:id="1240"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67EA" w14:textId="5AA99624" w:rsidR="00324FC2" w:rsidRPr="007E23A1" w:rsidRDefault="00324FC2" w:rsidP="00324FC2">
            <w:pPr>
              <w:pStyle w:val="TAC"/>
              <w:rPr>
                <w:ins w:id="1242" w:author="///" w:date="2021-08-06T00:09:00Z"/>
                <w:rFonts w:eastAsia="SimSun"/>
                <w:color w:val="000000"/>
                <w:lang w:eastAsia="en-US"/>
              </w:rPr>
            </w:pPr>
            <w:ins w:id="1243"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42C0A" w14:textId="36F1C456" w:rsidR="00324FC2" w:rsidRPr="007E23A1" w:rsidRDefault="00324FC2" w:rsidP="00324FC2">
            <w:pPr>
              <w:pStyle w:val="TAC"/>
              <w:rPr>
                <w:ins w:id="1245" w:author="///" w:date="2021-08-06T00:09:00Z"/>
                <w:rFonts w:eastAsia="SimSun"/>
                <w:color w:val="000000"/>
                <w:lang w:eastAsia="en-US"/>
              </w:rPr>
            </w:pPr>
            <w:ins w:id="1246" w:author="///" w:date="2021-08-06T00:11:00Z">
              <w:r>
                <w:rPr>
                  <w:rFonts w:ascii="Calibri" w:hAnsi="Calibri"/>
                  <w:color w:val="000000"/>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4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A3FAB" w14:textId="7405E83D" w:rsidR="00324FC2" w:rsidRPr="007E23A1" w:rsidRDefault="00324FC2" w:rsidP="00324FC2">
            <w:pPr>
              <w:pStyle w:val="TAC"/>
              <w:rPr>
                <w:ins w:id="1248" w:author="///" w:date="2021-08-06T00:09:00Z"/>
                <w:rFonts w:eastAsia="SimSun"/>
                <w:color w:val="000000"/>
                <w:lang w:eastAsia="en-US"/>
              </w:rPr>
            </w:pPr>
            <w:ins w:id="124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5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8E95A43" w14:textId="21AB5390" w:rsidR="00324FC2" w:rsidRPr="007E23A1" w:rsidRDefault="00324FC2" w:rsidP="00324FC2">
            <w:pPr>
              <w:pStyle w:val="TAC"/>
              <w:rPr>
                <w:ins w:id="1251" w:author="///" w:date="2021-08-06T00:09:00Z"/>
                <w:rFonts w:eastAsia="SimSun"/>
                <w:color w:val="000000"/>
                <w:lang w:eastAsia="en-US"/>
              </w:rPr>
            </w:pPr>
            <w:ins w:id="125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5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B389FB1" w14:textId="44B18844" w:rsidR="00324FC2" w:rsidRPr="007E23A1" w:rsidRDefault="00324FC2" w:rsidP="00324FC2">
            <w:pPr>
              <w:pStyle w:val="TAC"/>
              <w:rPr>
                <w:ins w:id="1254" w:author="///" w:date="2021-08-06T00:09:00Z"/>
                <w:rFonts w:eastAsia="SimSun"/>
                <w:lang w:eastAsia="en-US"/>
              </w:rPr>
            </w:pPr>
            <w:ins w:id="125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5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5343F5" w14:textId="69C56115" w:rsidR="00324FC2" w:rsidRPr="007E23A1" w:rsidRDefault="00324FC2" w:rsidP="00324FC2">
            <w:pPr>
              <w:pStyle w:val="TAC"/>
              <w:rPr>
                <w:ins w:id="1257" w:author="///" w:date="2021-08-06T00:09:00Z"/>
                <w:rFonts w:ascii="Calibri" w:hAnsi="Calibri" w:cs="Calibri"/>
                <w:sz w:val="22"/>
                <w:szCs w:val="22"/>
              </w:rPr>
            </w:pPr>
            <w:ins w:id="1258" w:author="///" w:date="2021-08-06T00:11:00Z">
              <w:r>
                <w:rPr>
                  <w:rFonts w:ascii="Calibri" w:hAnsi="Calibri"/>
                  <w:sz w:val="22"/>
                  <w:szCs w:val="22"/>
                </w:rPr>
                <w:t>27.5-TT</w:t>
              </w:r>
            </w:ins>
          </w:p>
        </w:tc>
      </w:tr>
      <w:tr w:rsidR="00324FC2" w:rsidRPr="007E23A1" w14:paraId="76D1CD44" w14:textId="77777777" w:rsidTr="00454708">
        <w:tblPrEx>
          <w:tblW w:w="9998" w:type="dxa"/>
          <w:tblInd w:w="-5" w:type="dxa"/>
          <w:tblCellMar>
            <w:left w:w="70" w:type="dxa"/>
            <w:right w:w="70" w:type="dxa"/>
          </w:tblCellMar>
          <w:tblPrExChange w:id="1259" w:author="///" w:date="2021-08-06T00:11:00Z">
            <w:tblPrEx>
              <w:tblW w:w="9998" w:type="dxa"/>
              <w:tblInd w:w="-5" w:type="dxa"/>
              <w:tblCellMar>
                <w:left w:w="70" w:type="dxa"/>
                <w:right w:w="70" w:type="dxa"/>
              </w:tblCellMar>
            </w:tblPrEx>
          </w:tblPrExChange>
        </w:tblPrEx>
        <w:trPr>
          <w:trHeight w:val="149"/>
          <w:ins w:id="1260" w:author="///" w:date="2021-08-06T00:09:00Z"/>
          <w:trPrChange w:id="126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6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64C432" w14:textId="5376C356" w:rsidR="00324FC2" w:rsidRPr="007E23A1" w:rsidRDefault="00324FC2" w:rsidP="00324FC2">
            <w:pPr>
              <w:pStyle w:val="TAC"/>
              <w:rPr>
                <w:ins w:id="1263" w:author="///" w:date="2021-08-06T00:09:00Z"/>
                <w:rFonts w:eastAsia="SimSun"/>
                <w:lang w:eastAsia="en-US"/>
              </w:rPr>
            </w:pPr>
            <w:ins w:id="1264" w:author="///" w:date="2021-08-06T00:10:00Z">
              <w:r>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bottom"/>
            <w:tcPrChange w:id="126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2C78DF3" w14:textId="542A4E4D" w:rsidR="00324FC2" w:rsidRPr="007E23A1" w:rsidRDefault="00324FC2" w:rsidP="00324FC2">
            <w:pPr>
              <w:pStyle w:val="TAC"/>
              <w:rPr>
                <w:ins w:id="1266" w:author="///" w:date="2021-08-06T00:09:00Z"/>
                <w:rFonts w:eastAsia="SimSun"/>
                <w:color w:val="000000"/>
                <w:lang w:eastAsia="en-US"/>
              </w:rPr>
            </w:pPr>
            <w:ins w:id="126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90AC" w14:textId="760ABA7C" w:rsidR="00324FC2" w:rsidRPr="007E23A1" w:rsidRDefault="00324FC2" w:rsidP="00324FC2">
            <w:pPr>
              <w:pStyle w:val="TAC"/>
              <w:rPr>
                <w:ins w:id="1269" w:author="///" w:date="2021-08-06T00:09:00Z"/>
                <w:rFonts w:eastAsia="SimSun"/>
                <w:color w:val="000000"/>
                <w:lang w:eastAsia="en-US"/>
              </w:rPr>
            </w:pPr>
            <w:ins w:id="1270" w:author="///" w:date="2021-08-06T00:11:00Z">
              <w:r>
                <w:rPr>
                  <w:rFonts w:ascii="Calibri" w:hAnsi="Calibri"/>
                  <w:color w:val="000000"/>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7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3F7D1" w14:textId="14A11113" w:rsidR="00324FC2" w:rsidRPr="007E23A1" w:rsidRDefault="00324FC2" w:rsidP="00324FC2">
            <w:pPr>
              <w:pStyle w:val="TAC"/>
              <w:rPr>
                <w:ins w:id="1272" w:author="///" w:date="2021-08-06T00:09:00Z"/>
                <w:rFonts w:eastAsia="SimSun"/>
                <w:color w:val="000000"/>
                <w:lang w:eastAsia="en-US"/>
              </w:rPr>
            </w:pPr>
            <w:ins w:id="1273"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7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6E4E5" w14:textId="0218BA48" w:rsidR="00324FC2" w:rsidRPr="007E23A1" w:rsidRDefault="00324FC2" w:rsidP="00324FC2">
            <w:pPr>
              <w:pStyle w:val="TAC"/>
              <w:rPr>
                <w:ins w:id="1275" w:author="///" w:date="2021-08-06T00:09:00Z"/>
                <w:rFonts w:eastAsia="SimSun"/>
                <w:color w:val="000000"/>
                <w:lang w:eastAsia="en-US"/>
              </w:rPr>
            </w:pPr>
            <w:ins w:id="1276"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7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7E21C" w14:textId="09AF0E5D" w:rsidR="00324FC2" w:rsidRPr="007E23A1" w:rsidRDefault="00324FC2" w:rsidP="00324FC2">
            <w:pPr>
              <w:pStyle w:val="TAC"/>
              <w:rPr>
                <w:ins w:id="1278" w:author="///" w:date="2021-08-06T00:09:00Z"/>
                <w:rFonts w:eastAsia="SimSun"/>
                <w:color w:val="000000"/>
                <w:lang w:eastAsia="en-US"/>
              </w:rPr>
            </w:pPr>
            <w:ins w:id="1279" w:author="///" w:date="2021-08-06T00:11:00Z">
              <w:r>
                <w:rPr>
                  <w:rFonts w:ascii="Calibri" w:hAnsi="Calibri"/>
                  <w:color w:val="000000"/>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A197F" w14:textId="1BC6ADBA" w:rsidR="00324FC2" w:rsidRPr="007E23A1" w:rsidRDefault="00324FC2" w:rsidP="00324FC2">
            <w:pPr>
              <w:pStyle w:val="TAC"/>
              <w:rPr>
                <w:ins w:id="1281" w:author="///" w:date="2021-08-06T00:09:00Z"/>
                <w:rFonts w:eastAsia="SimSun"/>
                <w:color w:val="000000"/>
                <w:lang w:eastAsia="en-US"/>
              </w:rPr>
            </w:pPr>
            <w:ins w:id="128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8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BB1085B" w14:textId="30037BEC" w:rsidR="00324FC2" w:rsidRPr="007E23A1" w:rsidRDefault="00324FC2" w:rsidP="00324FC2">
            <w:pPr>
              <w:pStyle w:val="TAC"/>
              <w:rPr>
                <w:ins w:id="1284" w:author="///" w:date="2021-08-06T00:09:00Z"/>
                <w:rFonts w:eastAsia="SimSun"/>
                <w:color w:val="000000"/>
                <w:lang w:eastAsia="en-US"/>
              </w:rPr>
            </w:pPr>
            <w:ins w:id="128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8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19A887E" w14:textId="10B5E2A5" w:rsidR="00324FC2" w:rsidRPr="007E23A1" w:rsidRDefault="00324FC2" w:rsidP="00324FC2">
            <w:pPr>
              <w:pStyle w:val="TAC"/>
              <w:rPr>
                <w:ins w:id="1287" w:author="///" w:date="2021-08-06T00:09:00Z"/>
                <w:rFonts w:eastAsia="SimSun"/>
                <w:lang w:eastAsia="en-US"/>
              </w:rPr>
            </w:pPr>
            <w:ins w:id="128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8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72FFF3" w14:textId="2CC47DDE" w:rsidR="00324FC2" w:rsidRPr="007E23A1" w:rsidRDefault="00324FC2" w:rsidP="00324FC2">
            <w:pPr>
              <w:pStyle w:val="TAC"/>
              <w:rPr>
                <w:ins w:id="1290" w:author="///" w:date="2021-08-06T00:09:00Z"/>
                <w:rFonts w:ascii="Calibri" w:hAnsi="Calibri" w:cs="Calibri"/>
                <w:sz w:val="22"/>
                <w:szCs w:val="22"/>
              </w:rPr>
            </w:pPr>
            <w:ins w:id="1291" w:author="///" w:date="2021-08-06T00:11:00Z">
              <w:r>
                <w:rPr>
                  <w:rFonts w:ascii="Calibri" w:hAnsi="Calibri"/>
                  <w:sz w:val="22"/>
                  <w:szCs w:val="22"/>
                </w:rPr>
                <w:t>27.5-TT</w:t>
              </w:r>
            </w:ins>
          </w:p>
        </w:tc>
      </w:tr>
      <w:tr w:rsidR="00324FC2" w:rsidRPr="007E23A1" w14:paraId="32BFBECE" w14:textId="77777777" w:rsidTr="00454708">
        <w:tblPrEx>
          <w:tblW w:w="9998" w:type="dxa"/>
          <w:tblInd w:w="-5" w:type="dxa"/>
          <w:tblCellMar>
            <w:left w:w="70" w:type="dxa"/>
            <w:right w:w="70" w:type="dxa"/>
          </w:tblCellMar>
          <w:tblPrExChange w:id="1292" w:author="///" w:date="2021-08-06T00:11:00Z">
            <w:tblPrEx>
              <w:tblW w:w="9998" w:type="dxa"/>
              <w:tblInd w:w="-5" w:type="dxa"/>
              <w:tblCellMar>
                <w:left w:w="70" w:type="dxa"/>
                <w:right w:w="70" w:type="dxa"/>
              </w:tblCellMar>
            </w:tblPrEx>
          </w:tblPrExChange>
        </w:tblPrEx>
        <w:trPr>
          <w:trHeight w:val="149"/>
          <w:ins w:id="1293" w:author="///" w:date="2021-08-06T00:09:00Z"/>
          <w:trPrChange w:id="129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9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BC93B0" w14:textId="64920A85" w:rsidR="00324FC2" w:rsidRPr="007E23A1" w:rsidRDefault="00324FC2" w:rsidP="00324FC2">
            <w:pPr>
              <w:pStyle w:val="TAC"/>
              <w:rPr>
                <w:ins w:id="1296" w:author="///" w:date="2021-08-06T00:09:00Z"/>
                <w:rFonts w:eastAsia="SimSun"/>
                <w:lang w:eastAsia="en-US"/>
              </w:rPr>
            </w:pPr>
            <w:ins w:id="1297" w:author="///" w:date="2021-08-06T00:10:00Z">
              <w:r>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bottom"/>
            <w:tcPrChange w:id="129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27AB16A" w14:textId="091D6609" w:rsidR="00324FC2" w:rsidRPr="007E23A1" w:rsidRDefault="00324FC2" w:rsidP="00324FC2">
            <w:pPr>
              <w:pStyle w:val="TAC"/>
              <w:rPr>
                <w:ins w:id="1299" w:author="///" w:date="2021-08-06T00:09:00Z"/>
                <w:rFonts w:eastAsia="SimSun"/>
                <w:color w:val="000000"/>
                <w:lang w:eastAsia="en-US"/>
              </w:rPr>
            </w:pPr>
            <w:ins w:id="130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4E741" w14:textId="47E021D3" w:rsidR="00324FC2" w:rsidRPr="007E23A1" w:rsidRDefault="00324FC2" w:rsidP="00324FC2">
            <w:pPr>
              <w:pStyle w:val="TAC"/>
              <w:rPr>
                <w:ins w:id="1302" w:author="///" w:date="2021-08-06T00:09:00Z"/>
                <w:rFonts w:eastAsia="SimSun"/>
                <w:color w:val="000000"/>
                <w:lang w:eastAsia="en-US"/>
              </w:rPr>
            </w:pPr>
            <w:ins w:id="1303" w:author="///" w:date="2021-08-06T00:11:00Z">
              <w:r>
                <w:rPr>
                  <w:rFonts w:ascii="Calibri" w:hAnsi="Calibri"/>
                  <w:color w:val="000000"/>
                  <w:sz w:val="22"/>
                  <w:szCs w:val="22"/>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887D9" w14:textId="7C7E86D5" w:rsidR="00324FC2" w:rsidRPr="007E23A1" w:rsidRDefault="00324FC2" w:rsidP="00324FC2">
            <w:pPr>
              <w:pStyle w:val="TAC"/>
              <w:rPr>
                <w:ins w:id="1305" w:author="///" w:date="2021-08-06T00:09:00Z"/>
                <w:rFonts w:eastAsia="SimSun"/>
                <w:color w:val="000000"/>
                <w:lang w:eastAsia="en-US"/>
              </w:rPr>
            </w:pPr>
            <w:ins w:id="1306"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0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07B81" w14:textId="1D07A68C" w:rsidR="00324FC2" w:rsidRPr="007E23A1" w:rsidRDefault="00324FC2" w:rsidP="00324FC2">
            <w:pPr>
              <w:pStyle w:val="TAC"/>
              <w:rPr>
                <w:ins w:id="1308" w:author="///" w:date="2021-08-06T00:09:00Z"/>
                <w:rFonts w:eastAsia="SimSun"/>
                <w:color w:val="000000"/>
                <w:lang w:eastAsia="en-US"/>
              </w:rPr>
            </w:pPr>
            <w:ins w:id="1309"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EDE60" w14:textId="498D046D" w:rsidR="00324FC2" w:rsidRPr="007E23A1" w:rsidRDefault="00324FC2" w:rsidP="00324FC2">
            <w:pPr>
              <w:pStyle w:val="TAC"/>
              <w:rPr>
                <w:ins w:id="1311" w:author="///" w:date="2021-08-06T00:09:00Z"/>
                <w:rFonts w:eastAsia="SimSun"/>
                <w:color w:val="000000"/>
                <w:lang w:eastAsia="en-US"/>
              </w:rPr>
            </w:pPr>
            <w:ins w:id="1312" w:author="///" w:date="2021-08-06T00:11:00Z">
              <w:r>
                <w:rPr>
                  <w:rFonts w:ascii="Calibri" w:hAnsi="Calibri"/>
                  <w:color w:val="000000"/>
                  <w:sz w:val="22"/>
                  <w:szCs w:val="22"/>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5F2E7" w14:textId="41EFB2F2" w:rsidR="00324FC2" w:rsidRPr="007E23A1" w:rsidRDefault="00324FC2" w:rsidP="00324FC2">
            <w:pPr>
              <w:pStyle w:val="TAC"/>
              <w:rPr>
                <w:ins w:id="1314" w:author="///" w:date="2021-08-06T00:09:00Z"/>
                <w:rFonts w:eastAsia="SimSun"/>
                <w:color w:val="000000"/>
                <w:lang w:eastAsia="en-US"/>
              </w:rPr>
            </w:pPr>
            <w:ins w:id="131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31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8543C37" w14:textId="23B0D697" w:rsidR="00324FC2" w:rsidRPr="007E23A1" w:rsidRDefault="00324FC2" w:rsidP="00324FC2">
            <w:pPr>
              <w:pStyle w:val="TAC"/>
              <w:rPr>
                <w:ins w:id="1317" w:author="///" w:date="2021-08-06T00:09:00Z"/>
                <w:rFonts w:eastAsia="SimSun"/>
                <w:color w:val="000000"/>
                <w:lang w:eastAsia="en-US"/>
              </w:rPr>
            </w:pPr>
            <w:ins w:id="131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31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29701F1" w14:textId="52252F2E" w:rsidR="00324FC2" w:rsidRPr="007E23A1" w:rsidRDefault="00324FC2" w:rsidP="00324FC2">
            <w:pPr>
              <w:pStyle w:val="TAC"/>
              <w:rPr>
                <w:ins w:id="1320" w:author="///" w:date="2021-08-06T00:09:00Z"/>
                <w:rFonts w:eastAsia="SimSun"/>
                <w:lang w:eastAsia="en-US"/>
              </w:rPr>
            </w:pPr>
            <w:ins w:id="132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32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324CF8" w14:textId="778FC6C2" w:rsidR="00324FC2" w:rsidRPr="007E23A1" w:rsidRDefault="00324FC2" w:rsidP="00324FC2">
            <w:pPr>
              <w:pStyle w:val="TAC"/>
              <w:rPr>
                <w:ins w:id="1323" w:author="///" w:date="2021-08-06T00:09:00Z"/>
                <w:rFonts w:ascii="Calibri" w:hAnsi="Calibri" w:cs="Calibri"/>
                <w:sz w:val="22"/>
                <w:szCs w:val="22"/>
              </w:rPr>
            </w:pPr>
            <w:ins w:id="1324" w:author="///" w:date="2021-08-06T00:11:00Z">
              <w:r>
                <w:rPr>
                  <w:rFonts w:ascii="Calibri" w:hAnsi="Calibri"/>
                  <w:sz w:val="22"/>
                  <w:szCs w:val="22"/>
                </w:rPr>
                <w:t>28-TT</w:t>
              </w:r>
            </w:ins>
          </w:p>
        </w:tc>
      </w:tr>
      <w:tr w:rsidR="00026B88" w:rsidRPr="007E23A1" w14:paraId="2AC8DEB4" w14:textId="77777777" w:rsidTr="00454708">
        <w:trPr>
          <w:trHeight w:val="131"/>
          <w:ins w:id="1325" w:author="///" w:date="2021-08-05T22:0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1F1A8DF" w14:textId="77777777" w:rsidR="00026B88" w:rsidRPr="007E23A1" w:rsidRDefault="00026B88" w:rsidP="00454708">
            <w:pPr>
              <w:pStyle w:val="TAN"/>
              <w:rPr>
                <w:ins w:id="1326" w:author="///" w:date="2021-08-05T22:03:00Z"/>
                <w:rFonts w:eastAsia="SimSun"/>
                <w:lang w:eastAsia="en-US"/>
              </w:rPr>
            </w:pPr>
            <w:ins w:id="1327" w:author="///" w:date="2021-08-05T22:03:00Z">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ins>
          </w:p>
          <w:p w14:paraId="7EE82463" w14:textId="77777777" w:rsidR="00026B88" w:rsidRPr="007E23A1" w:rsidRDefault="00026B88" w:rsidP="00454708">
            <w:pPr>
              <w:pStyle w:val="TAN"/>
              <w:rPr>
                <w:ins w:id="1328" w:author="///" w:date="2021-08-05T22:03:00Z"/>
                <w:rFonts w:eastAsia="SimSun"/>
                <w:sz w:val="16"/>
                <w:lang w:eastAsia="en-US"/>
              </w:rPr>
            </w:pPr>
            <w:ins w:id="1329" w:author="///" w:date="2021-08-05T22:03: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79B83246" w14:textId="77777777" w:rsidR="00026B88" w:rsidRPr="007E23A1" w:rsidRDefault="00026B88" w:rsidP="00092972">
      <w:pPr>
        <w:rPr>
          <w:rFonts w:eastAsia="MS Mincho"/>
        </w:rPr>
      </w:pPr>
    </w:p>
    <w:bookmarkEnd w:id="300"/>
    <w:bookmarkEnd w:id="301"/>
    <w:bookmarkEnd w:id="302"/>
    <w:bookmarkEnd w:id="303"/>
    <w:p w14:paraId="0A53B47F" w14:textId="77777777" w:rsidR="00D85535" w:rsidRDefault="00D85535" w:rsidP="00D85535">
      <w:pPr>
        <w:pStyle w:val="Heading2"/>
      </w:pPr>
      <w:r w:rsidRPr="00E947CE">
        <w:rPr>
          <w:rFonts w:cs="Arial"/>
          <w:color w:val="0033CC"/>
          <w:sz w:val="28"/>
          <w:szCs w:val="28"/>
          <w:lang w:val="en-US"/>
        </w:rPr>
        <w:t>[End of changes]</w:t>
      </w:r>
    </w:p>
    <w:sectPr w:rsidR="00D85535"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A50CF" w14:textId="77777777" w:rsidR="004F4248" w:rsidRDefault="004F4248">
      <w:r>
        <w:separator/>
      </w:r>
    </w:p>
  </w:endnote>
  <w:endnote w:type="continuationSeparator" w:id="0">
    <w:p w14:paraId="1D73BDB6" w14:textId="77777777" w:rsidR="004F4248" w:rsidRDefault="004F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454708" w:rsidRDefault="004547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CCAC9" w14:textId="77777777" w:rsidR="004F4248" w:rsidRDefault="004F4248">
      <w:r>
        <w:separator/>
      </w:r>
    </w:p>
  </w:footnote>
  <w:footnote w:type="continuationSeparator" w:id="0">
    <w:p w14:paraId="3C0BC51C" w14:textId="77777777" w:rsidR="004F4248" w:rsidRDefault="004F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5891C" w14:textId="77777777" w:rsidR="00454708" w:rsidRDefault="00454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16BB394E" w:rsidR="00454708" w:rsidRDefault="004547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6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454708" w:rsidRDefault="004547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4777205B" w:rsidR="00454708" w:rsidRDefault="004547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6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454708" w:rsidRDefault="00454708">
    <w:pPr>
      <w:pStyle w:val="Header"/>
    </w:pPr>
  </w:p>
  <w:p w14:paraId="5B5C5C06" w14:textId="77777777" w:rsidR="00454708" w:rsidRDefault="00454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B88"/>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4C6"/>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56F"/>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BA7"/>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70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4FC2"/>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B77"/>
    <w:rsid w:val="00361EE4"/>
    <w:rsid w:val="00363268"/>
    <w:rsid w:val="00365414"/>
    <w:rsid w:val="00365E54"/>
    <w:rsid w:val="003672B7"/>
    <w:rsid w:val="003678D1"/>
    <w:rsid w:val="003703E1"/>
    <w:rsid w:val="00370A18"/>
    <w:rsid w:val="00371F29"/>
    <w:rsid w:val="003723CC"/>
    <w:rsid w:val="0037285C"/>
    <w:rsid w:val="00373347"/>
    <w:rsid w:val="003735D7"/>
    <w:rsid w:val="00373B3C"/>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08"/>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248"/>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8F9"/>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3C89"/>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5979"/>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4C7"/>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5D84"/>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3C67"/>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148E"/>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34CB"/>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372"/>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37774"/>
    <w:rsid w:val="00D405D7"/>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35"/>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6B1"/>
    <w:rsid w:val="00E039F1"/>
    <w:rsid w:val="00E04E7A"/>
    <w:rsid w:val="00E05F58"/>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3D2C"/>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jlqj4b">
    <w:name w:val="jlqj4b"/>
    <w:basedOn w:val="DefaultParagraphFont"/>
    <w:rsid w:val="00083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499009918">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27405223">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9871574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cp:lastModifiedBy>
  <cp:revision>2</cp:revision>
  <dcterms:created xsi:type="dcterms:W3CDTF">2021-08-06T08:04:00Z</dcterms:created>
  <dcterms:modified xsi:type="dcterms:W3CDTF">2021-08-06T08:04:00Z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